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2B2A6" w14:textId="742F5896" w:rsidR="003E4A37" w:rsidRDefault="009E43D6">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sidRPr="00130342">
        <w:rPr>
          <w:rFonts w:ascii="Arial" w:hAnsi="Arial" w:cs="Arial"/>
          <w:b/>
          <w:sz w:val="24"/>
          <w:szCs w:val="24"/>
          <w:lang w:val="en-US" w:eastAsia="ja-JP"/>
        </w:rPr>
        <w:t>12</w:t>
      </w:r>
      <w:r w:rsidR="00895698">
        <w:rPr>
          <w:rFonts w:ascii="Arial" w:hAnsi="Arial" w:cs="Arial"/>
          <w:b/>
          <w:sz w:val="24"/>
          <w:szCs w:val="24"/>
          <w:lang w:val="en-US" w:eastAsia="ja-JP"/>
        </w:rPr>
        <w:t>-</w:t>
      </w:r>
      <w:r>
        <w:rPr>
          <w:rFonts w:ascii="Arial" w:hAnsi="Arial" w:cs="Arial"/>
          <w:b/>
          <w:bCs/>
          <w:sz w:val="24"/>
          <w:szCs w:val="24"/>
          <w:lang w:eastAsia="ja-JP"/>
        </w:rPr>
        <w:t xml:space="preserve">bis </w:t>
      </w:r>
      <w:r>
        <w:tab/>
      </w:r>
      <w:r>
        <w:rPr>
          <w:rFonts w:ascii="Arial" w:hAnsi="Arial" w:cs="Arial"/>
          <w:b/>
          <w:bCs/>
          <w:sz w:val="24"/>
          <w:szCs w:val="24"/>
          <w:lang w:eastAsia="ja-JP"/>
        </w:rPr>
        <w:t xml:space="preserve">    </w:t>
      </w:r>
      <w:r w:rsidRPr="00F74907">
        <w:rPr>
          <w:rFonts w:ascii="Arial" w:hAnsi="Arial" w:cs="Arial"/>
          <w:b/>
          <w:bCs/>
          <w:sz w:val="24"/>
          <w:szCs w:val="24"/>
          <w:lang w:eastAsia="ja-JP"/>
        </w:rPr>
        <w:t>R4-2</w:t>
      </w:r>
      <w:r w:rsidRPr="00F74907">
        <w:rPr>
          <w:rFonts w:ascii="Arial" w:hAnsi="Arial" w:cs="Arial"/>
          <w:b/>
          <w:sz w:val="24"/>
          <w:szCs w:val="24"/>
          <w:lang w:val="en-US" w:eastAsia="ja-JP"/>
        </w:rPr>
        <w:t>4</w:t>
      </w:r>
      <w:r w:rsidR="00F74907" w:rsidRPr="00F74907">
        <w:rPr>
          <w:rFonts w:ascii="Arial" w:hAnsi="Arial" w:cs="Arial"/>
          <w:b/>
          <w:bCs/>
          <w:sz w:val="24"/>
          <w:szCs w:val="24"/>
          <w:lang w:eastAsia="ja-JP"/>
        </w:rPr>
        <w:t>16332</w:t>
      </w:r>
    </w:p>
    <w:p w14:paraId="461C7CF2" w14:textId="77777777" w:rsidR="003E4A37" w:rsidRPr="00130342" w:rsidRDefault="009E43D6">
      <w:pPr>
        <w:widowControl w:val="0"/>
        <w:tabs>
          <w:tab w:val="right" w:pos="9356"/>
          <w:tab w:val="right" w:pos="10206"/>
        </w:tabs>
        <w:overflowPunct w:val="0"/>
        <w:autoSpaceDE w:val="0"/>
        <w:autoSpaceDN w:val="0"/>
        <w:adjustRightInd w:val="0"/>
        <w:spacing w:after="0"/>
        <w:textAlignment w:val="baseline"/>
        <w:rPr>
          <w:rFonts w:ascii="Arial" w:hAnsi="Arial" w:cs="Arial"/>
          <w:b/>
          <w:sz w:val="24"/>
          <w:szCs w:val="24"/>
          <w:lang w:val="en-US" w:eastAsia="ja-JP"/>
        </w:rPr>
      </w:pPr>
      <w:r w:rsidRPr="00130342">
        <w:rPr>
          <w:rFonts w:ascii="Arial" w:hAnsi="Arial" w:cs="Arial"/>
          <w:b/>
          <w:sz w:val="24"/>
          <w:szCs w:val="24"/>
          <w:lang w:val="en-US" w:eastAsia="ja-JP"/>
        </w:rPr>
        <w:t>Hefei, CN,</w:t>
      </w:r>
      <w:r>
        <w:rPr>
          <w:rFonts w:ascii="Arial" w:hAnsi="Arial" w:cs="Arial"/>
          <w:b/>
          <w:bCs/>
          <w:sz w:val="24"/>
          <w:szCs w:val="24"/>
          <w:lang w:eastAsia="ja-JP"/>
        </w:rPr>
        <w:t xml:space="preserve"> </w:t>
      </w:r>
      <w:proofErr w:type="gramStart"/>
      <w:r>
        <w:rPr>
          <w:rFonts w:ascii="Arial" w:hAnsi="Arial" w:cs="Arial"/>
          <w:b/>
          <w:bCs/>
          <w:sz w:val="24"/>
          <w:szCs w:val="24"/>
          <w:lang w:eastAsia="ja-JP"/>
        </w:rPr>
        <w:t>1</w:t>
      </w:r>
      <w:r w:rsidRPr="00130342">
        <w:rPr>
          <w:rFonts w:ascii="Arial" w:hAnsi="Arial" w:cs="Arial"/>
          <w:b/>
          <w:sz w:val="24"/>
          <w:szCs w:val="24"/>
          <w:lang w:val="en-US" w:eastAsia="ja-JP"/>
        </w:rPr>
        <w:t>4</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w:t>
      </w:r>
      <w:proofErr w:type="gramEnd"/>
      <w:r>
        <w:rPr>
          <w:rFonts w:ascii="Arial" w:hAnsi="Arial" w:cs="Arial"/>
          <w:b/>
          <w:bCs/>
          <w:sz w:val="24"/>
          <w:szCs w:val="24"/>
          <w:lang w:eastAsia="ja-JP"/>
        </w:rPr>
        <w:t xml:space="preserve"> </w:t>
      </w:r>
      <w:r w:rsidRPr="00130342">
        <w:rPr>
          <w:rFonts w:ascii="Arial" w:hAnsi="Arial" w:cs="Arial"/>
          <w:b/>
          <w:sz w:val="24"/>
          <w:szCs w:val="24"/>
          <w:lang w:val="en-US" w:eastAsia="ja-JP"/>
        </w:rPr>
        <w:t>18</w:t>
      </w:r>
      <w:r>
        <w:rPr>
          <w:rFonts w:ascii="Arial" w:hAnsi="Arial" w:cs="Arial"/>
          <w:b/>
          <w:bCs/>
          <w:sz w:val="24"/>
          <w:szCs w:val="24"/>
          <w:lang w:eastAsia="ja-JP"/>
        </w:rPr>
        <w:t xml:space="preserve"> </w:t>
      </w:r>
      <w:r w:rsidRPr="00130342">
        <w:rPr>
          <w:rFonts w:ascii="Arial" w:hAnsi="Arial" w:cs="Arial"/>
          <w:b/>
          <w:sz w:val="24"/>
          <w:szCs w:val="24"/>
          <w:lang w:val="en-US" w:eastAsia="ja-JP"/>
        </w:rPr>
        <w:t>October</w:t>
      </w:r>
      <w:r>
        <w:rPr>
          <w:rFonts w:ascii="Arial" w:hAnsi="Arial" w:cs="Arial"/>
          <w:b/>
          <w:bCs/>
          <w:sz w:val="24"/>
          <w:szCs w:val="24"/>
          <w:lang w:eastAsia="ja-JP"/>
        </w:rPr>
        <w:t xml:space="preserve"> 202</w:t>
      </w:r>
      <w:r w:rsidRPr="00130342">
        <w:rPr>
          <w:rFonts w:ascii="Arial" w:hAnsi="Arial" w:cs="Arial"/>
          <w:b/>
          <w:sz w:val="24"/>
          <w:szCs w:val="24"/>
          <w:lang w:val="en-US" w:eastAsia="ja-JP"/>
        </w:rPr>
        <w:t>4</w:t>
      </w:r>
    </w:p>
    <w:p w14:paraId="4DF22675" w14:textId="77777777" w:rsidR="003E4A37" w:rsidRDefault="003E4A37">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eastAsia="ja-JP"/>
        </w:rPr>
      </w:pPr>
    </w:p>
    <w:p w14:paraId="5DBA2879" w14:textId="77777777" w:rsidR="003E4A37" w:rsidRDefault="003E4A37">
      <w:pPr>
        <w:tabs>
          <w:tab w:val="left" w:pos="1985"/>
        </w:tabs>
        <w:spacing w:after="120"/>
        <w:rPr>
          <w:rFonts w:ascii="Arial" w:eastAsia="MS Mincho" w:hAnsi="Arial" w:cs="Arial"/>
          <w:b/>
          <w:bCs/>
          <w:sz w:val="24"/>
          <w:highlight w:val="yellow"/>
        </w:rPr>
      </w:pPr>
    </w:p>
    <w:p w14:paraId="49AF9F38" w14:textId="77777777" w:rsidR="003E4A37" w:rsidRPr="00130342" w:rsidRDefault="009E43D6">
      <w:pPr>
        <w:tabs>
          <w:tab w:val="left" w:pos="1985"/>
        </w:tabs>
        <w:spacing w:after="120"/>
        <w:rPr>
          <w:rFonts w:ascii="Arial" w:eastAsia="MS Mincho" w:hAnsi="Arial" w:cs="Arial"/>
          <w:b/>
          <w:sz w:val="24"/>
          <w:lang w:val="en-US"/>
        </w:rPr>
      </w:pPr>
      <w:r>
        <w:rPr>
          <w:rFonts w:ascii="Arial" w:eastAsia="MS Mincho" w:hAnsi="Arial" w:cs="Arial"/>
          <w:b/>
          <w:bCs/>
          <w:sz w:val="24"/>
        </w:rPr>
        <w:t>Agenda Item:</w:t>
      </w:r>
      <w:r>
        <w:rPr>
          <w:rFonts w:ascii="Arial" w:eastAsia="MS Mincho" w:hAnsi="Arial" w:cs="Arial"/>
          <w:b/>
          <w:bCs/>
          <w:sz w:val="24"/>
        </w:rPr>
        <w:tab/>
        <w:t>6.</w:t>
      </w:r>
      <w:r w:rsidRPr="00130342">
        <w:rPr>
          <w:rFonts w:ascii="Arial" w:eastAsia="MS Mincho" w:hAnsi="Arial" w:cs="Arial"/>
          <w:b/>
          <w:sz w:val="24"/>
          <w:lang w:val="en-US"/>
        </w:rPr>
        <w:t>18</w:t>
      </w:r>
      <w:r>
        <w:rPr>
          <w:rFonts w:ascii="Arial" w:eastAsia="MS Mincho" w:hAnsi="Arial" w:cs="Arial"/>
          <w:b/>
          <w:bCs/>
          <w:sz w:val="24"/>
        </w:rPr>
        <w:t>.2</w:t>
      </w:r>
    </w:p>
    <w:p w14:paraId="717C0B72" w14:textId="77777777" w:rsidR="003E4A37" w:rsidRDefault="009E43D6">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3ED00807" w14:textId="77777777" w:rsidR="003E4A37" w:rsidRPr="00130342" w:rsidRDefault="009E43D6">
      <w:pPr>
        <w:tabs>
          <w:tab w:val="left" w:pos="1985"/>
        </w:tabs>
        <w:spacing w:after="120"/>
        <w:ind w:left="1980" w:hanging="1980"/>
        <w:rPr>
          <w:rFonts w:ascii="Arial" w:eastAsia="MS Mincho" w:hAnsi="Arial" w:cs="Arial"/>
          <w:b/>
          <w:sz w:val="24"/>
          <w:szCs w:val="24"/>
          <w:lang w:val="en-US"/>
        </w:rPr>
      </w:pPr>
      <w:r>
        <w:rPr>
          <w:rFonts w:ascii="Arial" w:eastAsia="MS Mincho" w:hAnsi="Arial" w:cs="Arial"/>
          <w:b/>
          <w:bCs/>
          <w:sz w:val="24"/>
          <w:szCs w:val="24"/>
        </w:rPr>
        <w:t>Title:</w:t>
      </w:r>
      <w:r>
        <w:tab/>
      </w:r>
      <w:r w:rsidRPr="00130342">
        <w:rPr>
          <w:rFonts w:ascii="Arial" w:eastAsia="MS Mincho" w:hAnsi="Arial" w:cs="Arial"/>
          <w:b/>
          <w:sz w:val="24"/>
          <w:szCs w:val="24"/>
          <w:lang w:val="en-US"/>
        </w:rPr>
        <w:t>On requirements for</w:t>
      </w:r>
      <w:r w:rsidRPr="00130342">
        <w:rPr>
          <w:lang w:val="en-US"/>
        </w:rPr>
        <w:t xml:space="preserve"> </w:t>
      </w:r>
      <w:r w:rsidRPr="00130342">
        <w:rPr>
          <w:rFonts w:ascii="Arial" w:eastAsia="MS Mincho" w:hAnsi="Arial" w:cs="Arial"/>
          <w:b/>
          <w:sz w:val="24"/>
          <w:szCs w:val="24"/>
          <w:lang w:val="en-US"/>
        </w:rPr>
        <w:t>AI/ML based mobility</w:t>
      </w:r>
    </w:p>
    <w:p w14:paraId="4DD0D8DF" w14:textId="77777777" w:rsidR="003E4A37" w:rsidRDefault="009E43D6">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601CC52B" w14:textId="77777777" w:rsidR="003E4A37" w:rsidRDefault="009E43D6">
      <w:pPr>
        <w:pStyle w:val="Heading1"/>
        <w:tabs>
          <w:tab w:val="left" w:pos="432"/>
        </w:tabs>
        <w:ind w:left="431" w:right="72" w:hanging="431"/>
        <w:jc w:val="both"/>
        <w:rPr>
          <w:szCs w:val="36"/>
          <w:lang w:val="en-US"/>
        </w:rPr>
      </w:pPr>
      <w:r>
        <w:rPr>
          <w:szCs w:val="36"/>
          <w:lang w:val="en-US"/>
        </w:rPr>
        <w:t>Introduction</w:t>
      </w:r>
      <w:bookmarkStart w:id="0" w:name="OLE_LINK14"/>
      <w:bookmarkStart w:id="1" w:name="OLE_LINK13"/>
    </w:p>
    <w:p w14:paraId="4C2142B3" w14:textId="77777777" w:rsidR="003E4A37" w:rsidRPr="00130342" w:rsidRDefault="009E43D6">
      <w:pPr>
        <w:rPr>
          <w:lang w:val="en-US" w:eastAsia="ja-JP"/>
        </w:rPr>
      </w:pPr>
      <w:r w:rsidRPr="00130342">
        <w:rPr>
          <w:lang w:val="en-US" w:eastAsia="ja-JP"/>
        </w:rPr>
        <w:t>The updated SID has the following objectives for RAN2 as primary WG for the SI and RAN4 as secondary WG involved in the SI. The objectives from RP-242393 are copied below for reference, where the objectives for RAN4 WG are highlighted for further discussion.</w:t>
      </w:r>
    </w:p>
    <w:p w14:paraId="52FD9351" w14:textId="77777777" w:rsidR="003E4A37" w:rsidRDefault="009E43D6">
      <w:pPr>
        <w:widowControl w:val="0"/>
        <w:spacing w:after="0"/>
        <w:rPr>
          <w:bCs/>
          <w:i/>
          <w:iCs/>
        </w:rPr>
      </w:pPr>
      <w:r>
        <w:rPr>
          <w:rFonts w:eastAsia="Calibri" w:hint="eastAsia"/>
          <w:bCs/>
          <w:i/>
          <w:iCs/>
          <w:szCs w:val="28"/>
          <w:lang w:val="en-US"/>
        </w:rPr>
        <w:t>T</w:t>
      </w:r>
      <w:r>
        <w:rPr>
          <w:rFonts w:eastAsia="Calibri"/>
          <w:bCs/>
          <w:i/>
          <w:iCs/>
          <w:szCs w:val="28"/>
          <w:lang w:val="en-US"/>
        </w:rPr>
        <w:t xml:space="preserve">he study will focus on mobility enhancement in </w:t>
      </w:r>
      <w:r>
        <w:rPr>
          <w:rFonts w:eastAsia="Calibri" w:hint="eastAsia"/>
          <w:bCs/>
          <w:i/>
          <w:iCs/>
          <w:szCs w:val="28"/>
          <w:lang w:val="en-US"/>
        </w:rPr>
        <w:t>RRC_CONNECTED</w:t>
      </w:r>
      <w:r>
        <w:rPr>
          <w:rFonts w:eastAsia="Calibri"/>
          <w:bCs/>
          <w:i/>
          <w:iCs/>
          <w:szCs w:val="28"/>
          <w:lang w:val="en-US"/>
        </w:rPr>
        <w:t xml:space="preserve"> mode over air interface by following existing mobility framework, i.e., handover decision is always made in network side. Mobility use cases focus on standalone NR </w:t>
      </w:r>
      <w:proofErr w:type="spellStart"/>
      <w:r>
        <w:rPr>
          <w:rFonts w:eastAsia="Calibri"/>
          <w:bCs/>
          <w:i/>
          <w:iCs/>
          <w:szCs w:val="28"/>
          <w:lang w:val="en-US"/>
        </w:rPr>
        <w:t>PCell</w:t>
      </w:r>
      <w:proofErr w:type="spellEnd"/>
      <w:r>
        <w:rPr>
          <w:rFonts w:eastAsia="Calibri"/>
          <w:bCs/>
          <w:i/>
          <w:iCs/>
          <w:szCs w:val="28"/>
          <w:lang w:val="en-US"/>
        </w:rPr>
        <w:t xml:space="preserve"> change. UE-side and network-side AI/ML model can be both considered, respectively.</w:t>
      </w:r>
      <w:r>
        <w:rPr>
          <w:rFonts w:eastAsia="Calibri"/>
          <w:bCs/>
          <w:i/>
          <w:iCs/>
          <w:szCs w:val="28"/>
          <w:lang w:val="en-US"/>
        </w:rPr>
        <w:br/>
      </w:r>
    </w:p>
    <w:p w14:paraId="65097965" w14:textId="77777777" w:rsidR="003E4A37" w:rsidRDefault="009E43D6">
      <w:pPr>
        <w:widowControl w:val="0"/>
        <w:spacing w:after="0"/>
        <w:rPr>
          <w:bCs/>
          <w:i/>
          <w:iCs/>
          <w:szCs w:val="28"/>
          <w:lang w:val="en-US"/>
        </w:rPr>
      </w:pPr>
      <w:r>
        <w:rPr>
          <w:rFonts w:eastAsia="Calibri"/>
          <w:bCs/>
          <w:i/>
          <w:iCs/>
          <w:szCs w:val="28"/>
          <w:lang w:val="en-US"/>
        </w:rPr>
        <w:t>Study and evaluate potential benefits and gains of AI/ML aided mobility for network triggered L3-based handover, considering the following aspects:</w:t>
      </w:r>
    </w:p>
    <w:p w14:paraId="3782F1E8" w14:textId="77777777" w:rsidR="003E4A37" w:rsidRDefault="009E43D6">
      <w:pPr>
        <w:widowControl w:val="0"/>
        <w:numPr>
          <w:ilvl w:val="0"/>
          <w:numId w:val="12"/>
        </w:numPr>
        <w:spacing w:after="0"/>
        <w:rPr>
          <w:bCs/>
          <w:i/>
          <w:iCs/>
          <w:szCs w:val="28"/>
          <w:lang w:val="en-US"/>
        </w:rPr>
      </w:pPr>
      <w:r>
        <w:rPr>
          <w:rFonts w:eastAsia="Calibri"/>
          <w:bCs/>
          <w:i/>
          <w:iCs/>
          <w:szCs w:val="28"/>
          <w:lang w:val="en-US"/>
        </w:rPr>
        <w:t xml:space="preserve">AI/ML based RRM measurement and event prediction, </w:t>
      </w:r>
    </w:p>
    <w:p w14:paraId="35871F6F" w14:textId="77777777" w:rsidR="003E4A37" w:rsidRDefault="009E43D6">
      <w:pPr>
        <w:widowControl w:val="0"/>
        <w:numPr>
          <w:ilvl w:val="1"/>
          <w:numId w:val="12"/>
        </w:numPr>
        <w:spacing w:after="0"/>
        <w:rPr>
          <w:rFonts w:eastAsia="DengXian"/>
          <w:bCs/>
          <w:i/>
          <w:iCs/>
          <w:szCs w:val="28"/>
          <w:lang w:val="en-US"/>
        </w:rPr>
      </w:pPr>
      <w:r>
        <w:rPr>
          <w:rFonts w:eastAsia="Calibri"/>
          <w:bCs/>
          <w:i/>
          <w:iCs/>
          <w:szCs w:val="28"/>
          <w:lang w:val="en-US"/>
        </w:rPr>
        <w:t>Cell-level measurement prediction including intra and inter-frequency (UE sided and NW sided model) [RAN2]</w:t>
      </w:r>
    </w:p>
    <w:p w14:paraId="1BCDAA1C" w14:textId="77777777" w:rsidR="003E4A37" w:rsidRDefault="009E43D6">
      <w:pPr>
        <w:widowControl w:val="0"/>
        <w:numPr>
          <w:ilvl w:val="2"/>
          <w:numId w:val="12"/>
        </w:numPr>
        <w:spacing w:after="0"/>
        <w:rPr>
          <w:rFonts w:eastAsia="DengXian"/>
          <w:bCs/>
          <w:i/>
          <w:iCs/>
          <w:szCs w:val="28"/>
          <w:lang w:val="en-US"/>
        </w:rPr>
      </w:pPr>
      <w:r>
        <w:rPr>
          <w:rFonts w:eastAsia="Calibri"/>
          <w:bCs/>
          <w:i/>
          <w:iCs/>
          <w:szCs w:val="28"/>
          <w:lang w:val="en-US"/>
        </w:rPr>
        <w:t>Inter-cell Beam-level measurement prediction for L3 Mobility (UE sided and NW sided model) [RAN2]</w:t>
      </w:r>
    </w:p>
    <w:p w14:paraId="778D6B92" w14:textId="77777777" w:rsidR="003E4A37" w:rsidRDefault="009E43D6">
      <w:pPr>
        <w:widowControl w:val="0"/>
        <w:numPr>
          <w:ilvl w:val="1"/>
          <w:numId w:val="12"/>
        </w:numPr>
        <w:spacing w:after="0"/>
        <w:rPr>
          <w:bCs/>
          <w:i/>
          <w:iCs/>
          <w:szCs w:val="28"/>
          <w:lang w:val="en-US"/>
        </w:rPr>
      </w:pPr>
      <w:r>
        <w:rPr>
          <w:rFonts w:eastAsia="Calibri"/>
          <w:bCs/>
          <w:i/>
          <w:iCs/>
          <w:szCs w:val="28"/>
          <w:lang w:val="en-US"/>
        </w:rPr>
        <w:t>HO failure/RLF prediction (UE sided model) [RAN2]</w:t>
      </w:r>
    </w:p>
    <w:p w14:paraId="0764BE72" w14:textId="77777777" w:rsidR="003E4A37" w:rsidRDefault="009E43D6">
      <w:pPr>
        <w:widowControl w:val="0"/>
        <w:numPr>
          <w:ilvl w:val="1"/>
          <w:numId w:val="12"/>
        </w:numPr>
        <w:spacing w:after="0"/>
        <w:rPr>
          <w:bCs/>
          <w:i/>
          <w:iCs/>
          <w:szCs w:val="28"/>
          <w:lang w:val="en-US"/>
        </w:rPr>
      </w:pPr>
      <w:r>
        <w:rPr>
          <w:rFonts w:eastAsia="Calibri"/>
          <w:bCs/>
          <w:i/>
          <w:iCs/>
          <w:szCs w:val="28"/>
          <w:lang w:val="en-US"/>
        </w:rPr>
        <w:t>Measurement events prediction (UE sided model) [RAN2]</w:t>
      </w:r>
    </w:p>
    <w:p w14:paraId="3EEADF60" w14:textId="77777777" w:rsidR="003E4A37" w:rsidRDefault="009E43D6">
      <w:pPr>
        <w:widowControl w:val="0"/>
        <w:numPr>
          <w:ilvl w:val="0"/>
          <w:numId w:val="12"/>
        </w:numPr>
        <w:spacing w:after="0"/>
        <w:rPr>
          <w:bCs/>
          <w:i/>
          <w:iCs/>
          <w:szCs w:val="28"/>
          <w:lang w:val="en-US"/>
        </w:rPr>
      </w:pPr>
      <w:r>
        <w:rPr>
          <w:bCs/>
          <w:i/>
          <w:iCs/>
          <w:szCs w:val="28"/>
          <w:lang w:val="en-US"/>
        </w:rPr>
        <w:t>Study the need/benefits of any other UE assistance information for the network side model [RAN2]</w:t>
      </w:r>
    </w:p>
    <w:p w14:paraId="5388360C" w14:textId="77777777" w:rsidR="003E4A37" w:rsidRDefault="003E4A37">
      <w:pPr>
        <w:widowControl w:val="0"/>
        <w:spacing w:after="0"/>
        <w:ind w:left="420"/>
        <w:rPr>
          <w:bCs/>
          <w:i/>
          <w:iCs/>
          <w:szCs w:val="28"/>
          <w:lang w:val="en-US"/>
        </w:rPr>
      </w:pPr>
    </w:p>
    <w:p w14:paraId="2B8E51D6" w14:textId="77777777" w:rsidR="003E4A37" w:rsidRDefault="009E43D6">
      <w:pPr>
        <w:widowControl w:val="0"/>
        <w:numPr>
          <w:ilvl w:val="0"/>
          <w:numId w:val="12"/>
        </w:numPr>
        <w:spacing w:after="0"/>
        <w:rPr>
          <w:bCs/>
          <w:i/>
          <w:iCs/>
          <w:szCs w:val="28"/>
        </w:rPr>
      </w:pPr>
      <w:r>
        <w:rPr>
          <w:rFonts w:eastAsia="DengXian"/>
          <w:bCs/>
          <w:i/>
          <w:iCs/>
          <w:szCs w:val="28"/>
        </w:rPr>
        <w:t xml:space="preserve">The evaluation of the AI/ML aided mobility benefits should consider </w:t>
      </w:r>
      <w:r>
        <w:rPr>
          <w:bCs/>
          <w:i/>
          <w:iCs/>
          <w:szCs w:val="28"/>
        </w:rPr>
        <w:t>HO performance KPIs (e.g., Ping-pong HO, HOF/RLF,</w:t>
      </w:r>
      <w:r>
        <w:rPr>
          <w:rFonts w:hint="eastAsia"/>
          <w:bCs/>
          <w:i/>
          <w:iCs/>
          <w:szCs w:val="28"/>
        </w:rPr>
        <w:t xml:space="preserve"> </w:t>
      </w:r>
      <w:r>
        <w:rPr>
          <w:bCs/>
          <w:i/>
          <w:iCs/>
          <w:szCs w:val="28"/>
        </w:rPr>
        <w:t xml:space="preserve">Time of stay, Handover interruption, prediction accuracy, and measurement reduction) etc.) and complexity </w:t>
      </w:r>
      <w:proofErr w:type="spellStart"/>
      <w:r>
        <w:rPr>
          <w:bCs/>
          <w:i/>
          <w:iCs/>
          <w:szCs w:val="28"/>
        </w:rPr>
        <w:t>tradeoffs</w:t>
      </w:r>
      <w:proofErr w:type="spellEnd"/>
      <w:r>
        <w:rPr>
          <w:bCs/>
          <w:i/>
          <w:iCs/>
          <w:szCs w:val="28"/>
        </w:rPr>
        <w:t xml:space="preserve"> [RAN2]</w:t>
      </w:r>
    </w:p>
    <w:p w14:paraId="0DE652AA" w14:textId="77777777" w:rsidR="003E4A37" w:rsidRDefault="009E43D6">
      <w:pPr>
        <w:widowControl w:val="0"/>
        <w:numPr>
          <w:ilvl w:val="1"/>
          <w:numId w:val="12"/>
        </w:numPr>
        <w:spacing w:after="0"/>
        <w:rPr>
          <w:bCs/>
          <w:i/>
          <w:iCs/>
          <w:szCs w:val="28"/>
        </w:rPr>
      </w:pPr>
      <w:r>
        <w:rPr>
          <w:rFonts w:hint="eastAsia"/>
          <w:bCs/>
          <w:i/>
          <w:iCs/>
          <w:szCs w:val="28"/>
        </w:rPr>
        <w:t>N</w:t>
      </w:r>
      <w:r>
        <w:rPr>
          <w:bCs/>
          <w:i/>
          <w:iCs/>
          <w:szCs w:val="28"/>
        </w:rPr>
        <w:t>OTE: Simulation assumption and methodology can leverage TR 38.901, 38.843 and 36.839. And leave the detail discussion to RAN2</w:t>
      </w:r>
    </w:p>
    <w:p w14:paraId="57FE0804" w14:textId="77777777" w:rsidR="003E4A37" w:rsidRDefault="009E43D6">
      <w:pPr>
        <w:widowControl w:val="0"/>
        <w:numPr>
          <w:ilvl w:val="0"/>
          <w:numId w:val="12"/>
        </w:numPr>
        <w:spacing w:after="0"/>
        <w:rPr>
          <w:bCs/>
          <w:i/>
          <w:iCs/>
          <w:szCs w:val="28"/>
        </w:rPr>
      </w:pPr>
      <w:r>
        <w:rPr>
          <w:bCs/>
          <w:i/>
          <w:iCs/>
          <w:szCs w:val="28"/>
        </w:rPr>
        <w:t xml:space="preserve">Potential AI mobility specific enhancement should be based on the Rel19 AI/ML-air interface WID general framework (e.g. LCM, performance monitoring etc) [RAN2]  </w:t>
      </w:r>
    </w:p>
    <w:p w14:paraId="47866D80" w14:textId="77777777" w:rsidR="003E4A37" w:rsidRDefault="009E43D6">
      <w:pPr>
        <w:widowControl w:val="0"/>
        <w:numPr>
          <w:ilvl w:val="1"/>
          <w:numId w:val="12"/>
        </w:numPr>
        <w:spacing w:after="0"/>
        <w:rPr>
          <w:bCs/>
          <w:i/>
          <w:iCs/>
          <w:szCs w:val="28"/>
        </w:rPr>
      </w:pPr>
      <w:r>
        <w:rPr>
          <w:bCs/>
          <w:i/>
          <w:iCs/>
          <w:szCs w:val="28"/>
        </w:rPr>
        <w:t xml:space="preserve">NOTE: This would only be treated after sufficient progress is made in the Rel-19 AI/ML air interface WID </w:t>
      </w:r>
    </w:p>
    <w:p w14:paraId="0B239E7F" w14:textId="77777777" w:rsidR="003E4A37" w:rsidRDefault="009E43D6">
      <w:pPr>
        <w:widowControl w:val="0"/>
        <w:numPr>
          <w:ilvl w:val="0"/>
          <w:numId w:val="12"/>
        </w:numPr>
        <w:spacing w:after="0"/>
        <w:ind w:hanging="357"/>
        <w:rPr>
          <w:bCs/>
          <w:i/>
          <w:iCs/>
          <w:szCs w:val="28"/>
        </w:rPr>
      </w:pPr>
      <w:r>
        <w:rPr>
          <w:bCs/>
          <w:i/>
          <w:iCs/>
          <w:szCs w:val="28"/>
        </w:rPr>
        <w:t xml:space="preserve">Potential specification impacts of </w:t>
      </w:r>
      <w:r>
        <w:rPr>
          <w:rFonts w:eastAsia="Calibri"/>
          <w:bCs/>
          <w:i/>
          <w:iCs/>
          <w:szCs w:val="28"/>
          <w:lang w:val="en-US"/>
        </w:rPr>
        <w:t>AI/ML aided mobility [RAN2]</w:t>
      </w:r>
    </w:p>
    <w:p w14:paraId="70841D30" w14:textId="77777777" w:rsidR="003E4A37" w:rsidRDefault="009E43D6">
      <w:pPr>
        <w:widowControl w:val="0"/>
        <w:numPr>
          <w:ilvl w:val="0"/>
          <w:numId w:val="12"/>
        </w:numPr>
        <w:spacing w:after="0"/>
        <w:ind w:hanging="357"/>
        <w:rPr>
          <w:bCs/>
          <w:i/>
          <w:iCs/>
          <w:szCs w:val="28"/>
        </w:rPr>
      </w:pPr>
      <w:bookmarkStart w:id="2" w:name="_Hlk153472406"/>
      <w:r>
        <w:rPr>
          <w:bCs/>
          <w:i/>
          <w:iCs/>
          <w:szCs w:val="28"/>
          <w:lang w:eastAsia="zh-CN"/>
        </w:rPr>
        <w:t>Evaluate testability, interoperability,</w:t>
      </w:r>
      <w:bookmarkEnd w:id="2"/>
      <w:r>
        <w:rPr>
          <w:bCs/>
          <w:i/>
          <w:iCs/>
          <w:szCs w:val="28"/>
          <w:lang w:eastAsia="zh-CN"/>
        </w:rPr>
        <w:t xml:space="preserve"> and </w:t>
      </w:r>
      <w:r>
        <w:rPr>
          <w:bCs/>
          <w:i/>
          <w:iCs/>
          <w:szCs w:val="28"/>
        </w:rPr>
        <w:t>impacts on RRM requirements and performance</w:t>
      </w:r>
      <w:r>
        <w:rPr>
          <w:bCs/>
          <w:i/>
          <w:iCs/>
          <w:szCs w:val="28"/>
          <w:lang w:eastAsia="zh-CN"/>
        </w:rPr>
        <w:t xml:space="preserve"> [RAN4]</w:t>
      </w:r>
    </w:p>
    <w:p w14:paraId="17914692" w14:textId="77777777" w:rsidR="003E4A37" w:rsidRDefault="009E43D6">
      <w:pPr>
        <w:widowControl w:val="0"/>
        <w:numPr>
          <w:ilvl w:val="1"/>
          <w:numId w:val="12"/>
        </w:numPr>
        <w:tabs>
          <w:tab w:val="left" w:pos="720"/>
        </w:tabs>
        <w:spacing w:after="0"/>
        <w:rPr>
          <w:bCs/>
          <w:i/>
          <w:iCs/>
          <w:szCs w:val="28"/>
          <w:lang w:val="en-US"/>
        </w:rPr>
      </w:pPr>
      <w:r>
        <w:rPr>
          <w:rFonts w:ascii="Times New Roman Bold Italic" w:hAnsi="Times New Roman Bold Italic" w:cs="Times New Roman Bold Italic"/>
          <w:b/>
          <w:i/>
          <w:iCs/>
          <w:szCs w:val="28"/>
          <w:lang w:val="en-US"/>
        </w:rPr>
        <w:t>Study the impacts on requirements based on RAN2 assumptions, and coordinate with RAN2 if needed</w:t>
      </w:r>
      <w:r>
        <w:rPr>
          <w:rFonts w:hint="eastAsia"/>
          <w:bCs/>
          <w:i/>
          <w:iCs/>
          <w:szCs w:val="28"/>
          <w:lang w:val="en-US"/>
        </w:rPr>
        <w:t xml:space="preserve"> </w:t>
      </w:r>
    </w:p>
    <w:p w14:paraId="3B4D12ED" w14:textId="77777777" w:rsidR="003E4A37" w:rsidRDefault="009E43D6">
      <w:pPr>
        <w:widowControl w:val="0"/>
        <w:numPr>
          <w:ilvl w:val="1"/>
          <w:numId w:val="12"/>
        </w:numPr>
        <w:tabs>
          <w:tab w:val="left" w:pos="720"/>
        </w:tabs>
        <w:spacing w:after="0"/>
        <w:rPr>
          <w:rFonts w:ascii="Times New Roman Bold Italic" w:hAnsi="Times New Roman Bold Italic" w:cs="Times New Roman Bold Italic"/>
          <w:b/>
          <w:i/>
          <w:iCs/>
          <w:szCs w:val="28"/>
          <w:lang w:val="en-US"/>
        </w:rPr>
      </w:pPr>
      <w:r>
        <w:rPr>
          <w:rFonts w:ascii="Times New Roman Bold Italic" w:hAnsi="Times New Roman Bold Italic" w:cs="Times New Roman Bold Italic"/>
          <w:b/>
          <w:i/>
          <w:iCs/>
          <w:szCs w:val="28"/>
          <w:lang w:val="en-US"/>
        </w:rPr>
        <w:t>Study the testability and interoperability based on RAN2 framework (e.g., number of cells to measure, beams etc.)</w:t>
      </w:r>
    </w:p>
    <w:p w14:paraId="59CCC4A6" w14:textId="77777777" w:rsidR="003E4A37" w:rsidRDefault="009E43D6">
      <w:pPr>
        <w:pStyle w:val="ListParagraph"/>
        <w:widowControl w:val="0"/>
        <w:numPr>
          <w:ilvl w:val="1"/>
          <w:numId w:val="12"/>
        </w:numPr>
        <w:rPr>
          <w:bCs/>
          <w:i/>
          <w:iCs/>
          <w:szCs w:val="28"/>
          <w:lang w:val="en-US"/>
        </w:rPr>
      </w:pPr>
      <w:r>
        <w:rPr>
          <w:rFonts w:hint="eastAsia"/>
          <w:bCs/>
          <w:i/>
          <w:iCs/>
          <w:szCs w:val="28"/>
          <w:lang w:val="en-US"/>
        </w:rPr>
        <w:t>N</w:t>
      </w:r>
      <w:r>
        <w:rPr>
          <w:bCs/>
          <w:i/>
          <w:iCs/>
          <w:szCs w:val="28"/>
          <w:lang w:val="en-US"/>
        </w:rPr>
        <w:t>OTE</w:t>
      </w:r>
      <w:r>
        <w:rPr>
          <w:rFonts w:hint="eastAsia"/>
          <w:bCs/>
          <w:i/>
          <w:iCs/>
          <w:szCs w:val="28"/>
          <w:lang w:val="en-US"/>
        </w:rPr>
        <w:t xml:space="preserve"> </w:t>
      </w:r>
      <w:r>
        <w:rPr>
          <w:bCs/>
          <w:i/>
          <w:iCs/>
          <w:szCs w:val="28"/>
          <w:lang w:val="en-US"/>
        </w:rPr>
        <w:t>4</w:t>
      </w:r>
      <w:r>
        <w:rPr>
          <w:rFonts w:hint="eastAsia"/>
          <w:bCs/>
          <w:i/>
          <w:iCs/>
          <w:szCs w:val="28"/>
          <w:lang w:val="en-US"/>
        </w:rPr>
        <w:t>: Leverage the work from </w:t>
      </w:r>
      <w:r>
        <w:rPr>
          <w:rFonts w:hint="eastAsia"/>
          <w:bCs/>
          <w:i/>
          <w:iCs/>
          <w:szCs w:val="28"/>
          <w:lang w:val="en-US"/>
        </w:rPr>
        <w:t>“</w:t>
      </w:r>
      <w:r>
        <w:rPr>
          <w:rFonts w:hint="eastAsia"/>
          <w:bCs/>
          <w:i/>
          <w:iCs/>
          <w:szCs w:val="28"/>
          <w:lang w:val="en-US"/>
        </w:rPr>
        <w:t>AI/ML for NR air interface</w:t>
      </w:r>
      <w:r>
        <w:rPr>
          <w:rFonts w:hint="eastAsia"/>
          <w:bCs/>
          <w:i/>
          <w:iCs/>
          <w:szCs w:val="28"/>
          <w:lang w:val="en-US"/>
        </w:rPr>
        <w:t>”</w:t>
      </w:r>
      <w:r>
        <w:rPr>
          <w:rFonts w:hint="eastAsia"/>
          <w:bCs/>
          <w:i/>
          <w:iCs/>
          <w:szCs w:val="28"/>
          <w:lang w:val="en-US"/>
        </w:rPr>
        <w:t xml:space="preserve"> led by RAN1 and avoid the duplicate study for testability and interoperability. </w:t>
      </w:r>
    </w:p>
    <w:p w14:paraId="1760BD57" w14:textId="77777777" w:rsidR="003E4A37" w:rsidRDefault="009E43D6">
      <w:pPr>
        <w:pStyle w:val="ListParagraph"/>
        <w:widowControl w:val="0"/>
        <w:numPr>
          <w:ilvl w:val="1"/>
          <w:numId w:val="12"/>
        </w:numPr>
        <w:rPr>
          <w:bCs/>
          <w:i/>
          <w:iCs/>
          <w:szCs w:val="28"/>
          <w:lang w:val="en-US"/>
        </w:rPr>
      </w:pPr>
      <w:r>
        <w:rPr>
          <w:rFonts w:hint="eastAsia"/>
          <w:bCs/>
          <w:i/>
          <w:iCs/>
          <w:szCs w:val="28"/>
          <w:lang w:val="en-US"/>
        </w:rPr>
        <w:t>N</w:t>
      </w:r>
      <w:r>
        <w:rPr>
          <w:bCs/>
          <w:i/>
          <w:iCs/>
          <w:szCs w:val="28"/>
          <w:lang w:val="en-US"/>
        </w:rPr>
        <w:t>OTE</w:t>
      </w:r>
      <w:r>
        <w:rPr>
          <w:rFonts w:hint="eastAsia"/>
          <w:bCs/>
          <w:i/>
          <w:iCs/>
          <w:szCs w:val="28"/>
          <w:lang w:val="en-US"/>
        </w:rPr>
        <w:t xml:space="preserve"> </w:t>
      </w:r>
      <w:r>
        <w:rPr>
          <w:bCs/>
          <w:i/>
          <w:iCs/>
          <w:szCs w:val="28"/>
          <w:lang w:val="en-US"/>
        </w:rPr>
        <w:t>5</w:t>
      </w:r>
      <w:r>
        <w:rPr>
          <w:rFonts w:hint="eastAsia"/>
          <w:bCs/>
          <w:i/>
          <w:iCs/>
          <w:szCs w:val="28"/>
          <w:lang w:val="en-US"/>
        </w:rPr>
        <w:t>: Avoid the overlaps with RAN2 work for evaluation</w:t>
      </w:r>
    </w:p>
    <w:p w14:paraId="5454F1CA" w14:textId="77777777" w:rsidR="003E4A37" w:rsidRDefault="003E4A37">
      <w:pPr>
        <w:widowControl w:val="0"/>
        <w:spacing w:after="0"/>
        <w:ind w:left="720"/>
        <w:rPr>
          <w:bCs/>
          <w:i/>
          <w:iCs/>
          <w:szCs w:val="28"/>
          <w:lang w:val="en-US"/>
        </w:rPr>
      </w:pPr>
    </w:p>
    <w:p w14:paraId="2B0A53EB" w14:textId="77777777" w:rsidR="003E4A37" w:rsidRDefault="009E43D6">
      <w:pPr>
        <w:pStyle w:val="ListParagraph"/>
        <w:widowControl w:val="0"/>
        <w:numPr>
          <w:ilvl w:val="0"/>
          <w:numId w:val="12"/>
        </w:numPr>
        <w:rPr>
          <w:bCs/>
          <w:i/>
          <w:iCs/>
          <w:szCs w:val="28"/>
        </w:rPr>
      </w:pPr>
      <w:r>
        <w:rPr>
          <w:bCs/>
          <w:i/>
          <w:iCs/>
          <w:szCs w:val="28"/>
          <w:lang w:val="en-US"/>
        </w:rPr>
        <w:t>NOTE 1: RAN1/3 work can be triggered via LS</w:t>
      </w:r>
    </w:p>
    <w:p w14:paraId="1582351B" w14:textId="77777777" w:rsidR="003E4A37" w:rsidRDefault="009E43D6">
      <w:pPr>
        <w:pStyle w:val="ListParagraph"/>
        <w:widowControl w:val="0"/>
        <w:numPr>
          <w:ilvl w:val="0"/>
          <w:numId w:val="12"/>
        </w:numPr>
        <w:rPr>
          <w:bCs/>
          <w:i/>
          <w:iCs/>
        </w:rPr>
      </w:pPr>
      <w:r>
        <w:rPr>
          <w:bCs/>
          <w:i/>
          <w:iCs/>
          <w:szCs w:val="28"/>
          <w:lang w:val="en-US"/>
        </w:rPr>
        <w:t xml:space="preserve">NOTE 2: </w:t>
      </w:r>
      <w:r>
        <w:rPr>
          <w:bCs/>
          <w:i/>
          <w:iCs/>
          <w:szCs w:val="28"/>
        </w:rPr>
        <w:t>To avoid duplicate study with “AI/ML for NG-RAN” led by RAN3</w:t>
      </w:r>
    </w:p>
    <w:p w14:paraId="62C84B5F" w14:textId="77777777" w:rsidR="003E4A37" w:rsidRDefault="009E43D6">
      <w:pPr>
        <w:pStyle w:val="ListParagraph"/>
        <w:widowControl w:val="0"/>
        <w:numPr>
          <w:ilvl w:val="0"/>
          <w:numId w:val="12"/>
        </w:numPr>
        <w:rPr>
          <w:bCs/>
          <w:i/>
          <w:iCs/>
        </w:rPr>
      </w:pPr>
      <w:r>
        <w:rPr>
          <w:bCs/>
          <w:i/>
          <w:iCs/>
          <w:szCs w:val="28"/>
          <w:lang w:val="en-US"/>
        </w:rPr>
        <w:lastRenderedPageBreak/>
        <w:t>NOTE 3: Two-sided model is not included</w:t>
      </w:r>
    </w:p>
    <w:p w14:paraId="6C03A8B3" w14:textId="77777777" w:rsidR="003E4A37" w:rsidRPr="00130342" w:rsidRDefault="003E4A37">
      <w:pPr>
        <w:rPr>
          <w:szCs w:val="36"/>
          <w:lang w:val="en-US"/>
        </w:rPr>
      </w:pPr>
    </w:p>
    <w:p w14:paraId="10D883C8" w14:textId="32AFD646" w:rsidR="003E4A37" w:rsidRPr="00130342" w:rsidRDefault="009E43D6">
      <w:pPr>
        <w:rPr>
          <w:lang w:val="en-US" w:eastAsia="ja-JP"/>
        </w:rPr>
      </w:pPr>
      <w:r w:rsidRPr="00130342">
        <w:rPr>
          <w:lang w:val="en-US" w:eastAsia="ja-JP"/>
        </w:rPr>
        <w:t xml:space="preserve">According to the updated SID RAN4 has two objectives, one is to study impact on RAN4 requirements based on RAN2 assumptions and the  other is to evaluate testability and interoperability issues related to AI/ML for mobility. In this contribution impact on RAN4 requirements due to RAN2 framework is analyzed. In our companion paper </w:t>
      </w:r>
      <w:r w:rsidRPr="00F74907">
        <w:rPr>
          <w:rFonts w:ascii="Times New Roman Bold" w:hAnsi="Times New Roman Bold" w:cs="Times New Roman Bold"/>
          <w:bCs/>
          <w:lang w:val="en-US" w:eastAsia="ja-JP"/>
        </w:rPr>
        <w:t>R4-24</w:t>
      </w:r>
      <w:r w:rsidR="00F74907" w:rsidRPr="00F74907">
        <w:rPr>
          <w:rFonts w:ascii="Times New Roman Bold" w:hAnsi="Times New Roman Bold" w:cs="Times New Roman Bold"/>
          <w:bCs/>
          <w:lang w:val="en-US" w:eastAsia="ja-JP"/>
        </w:rPr>
        <w:t>16333</w:t>
      </w:r>
      <w:r w:rsidRPr="00F74907">
        <w:rPr>
          <w:lang w:val="en-US" w:eastAsia="ja-JP"/>
        </w:rPr>
        <w:t>,</w:t>
      </w:r>
      <w:r w:rsidRPr="00130342">
        <w:rPr>
          <w:lang w:val="en-US" w:eastAsia="ja-JP"/>
        </w:rPr>
        <w:t xml:space="preserve"> testability and interoperability issues are elaborated.</w:t>
      </w:r>
    </w:p>
    <w:p w14:paraId="306809E5" w14:textId="77777777" w:rsidR="003E4A37" w:rsidRPr="00130342" w:rsidRDefault="009E43D6">
      <w:pPr>
        <w:pStyle w:val="Heading1"/>
        <w:rPr>
          <w:lang w:val="en-US"/>
        </w:rPr>
      </w:pPr>
      <w:r w:rsidRPr="00130342">
        <w:rPr>
          <w:lang w:val="en-US"/>
        </w:rPr>
        <w:t>Discussion</w:t>
      </w:r>
    </w:p>
    <w:p w14:paraId="5345EDD4" w14:textId="77777777" w:rsidR="003E4A37" w:rsidRPr="00130342" w:rsidRDefault="009E43D6">
      <w:pPr>
        <w:pStyle w:val="Heading2"/>
        <w:rPr>
          <w:lang w:val="en-US"/>
        </w:rPr>
      </w:pPr>
      <w:r w:rsidRPr="00130342">
        <w:rPr>
          <w:lang w:val="en-US"/>
        </w:rPr>
        <w:t>Impact of core requirement</w:t>
      </w:r>
    </w:p>
    <w:p w14:paraId="65B14E80" w14:textId="282F5C49" w:rsidR="005675DC" w:rsidRDefault="009E43D6" w:rsidP="00FE3059">
      <w:pPr>
        <w:rPr>
          <w:lang w:val="en-US"/>
        </w:rPr>
      </w:pPr>
      <w:r w:rsidRPr="00130342">
        <w:rPr>
          <w:lang w:val="en-US"/>
        </w:rPr>
        <w:t xml:space="preserve">The existing procedure for </w:t>
      </w:r>
      <w:r w:rsidR="00A57B18">
        <w:rPr>
          <w:lang w:val="en-US"/>
        </w:rPr>
        <w:t xml:space="preserve">NR </w:t>
      </w:r>
      <w:r w:rsidRPr="00130342">
        <w:rPr>
          <w:lang w:val="en-US"/>
        </w:rPr>
        <w:t xml:space="preserve">mobility relies on the measurements reported by the UE based on the </w:t>
      </w:r>
      <w:r w:rsidR="00E014BA">
        <w:rPr>
          <w:lang w:val="en-US"/>
        </w:rPr>
        <w:t xml:space="preserve">measurement </w:t>
      </w:r>
      <w:r w:rsidRPr="00130342">
        <w:rPr>
          <w:lang w:val="en-US"/>
        </w:rPr>
        <w:t xml:space="preserve">reporting configuration (periodic or event triggered) provided by the network. For AI/ML based mobility, the possibility of UE reporting </w:t>
      </w:r>
      <w:r w:rsidR="00257C37">
        <w:rPr>
          <w:lang w:val="en-US"/>
        </w:rPr>
        <w:t xml:space="preserve">the predicted </w:t>
      </w:r>
      <w:r w:rsidR="009976D8">
        <w:rPr>
          <w:lang w:val="en-US"/>
        </w:rPr>
        <w:t>measurement</w:t>
      </w:r>
      <w:r w:rsidR="002A05EA">
        <w:rPr>
          <w:lang w:val="en-US"/>
        </w:rPr>
        <w:t>/event</w:t>
      </w:r>
      <w:r w:rsidR="009976D8">
        <w:rPr>
          <w:lang w:val="en-US"/>
        </w:rPr>
        <w:t xml:space="preserve"> </w:t>
      </w:r>
      <w:r w:rsidRPr="00130342">
        <w:rPr>
          <w:lang w:val="en-US"/>
        </w:rPr>
        <w:t xml:space="preserve">is being discussed in RAN2. To quantify the gains of using AI/ML model for mobility, RAN2 is </w:t>
      </w:r>
      <w:r w:rsidR="002B4242">
        <w:rPr>
          <w:lang w:val="en-US"/>
        </w:rPr>
        <w:t xml:space="preserve">performing system level simulations </w:t>
      </w:r>
      <w:r w:rsidR="00C04B23">
        <w:rPr>
          <w:lang w:val="en-US"/>
        </w:rPr>
        <w:t>to evaluate the accuracy of the predictions</w:t>
      </w:r>
      <w:r w:rsidR="003B044C">
        <w:rPr>
          <w:lang w:val="en-US"/>
        </w:rPr>
        <w:t xml:space="preserve"> </w:t>
      </w:r>
      <w:r w:rsidR="006A6BD1">
        <w:rPr>
          <w:lang w:val="en-US"/>
        </w:rPr>
        <w:t xml:space="preserve">done by an AI/ML model deployed at UE </w:t>
      </w:r>
      <w:r w:rsidR="00701990">
        <w:rPr>
          <w:lang w:val="en-US"/>
        </w:rPr>
        <w:t xml:space="preserve">to support mobility functionality </w:t>
      </w:r>
      <w:r w:rsidR="004A1031">
        <w:rPr>
          <w:lang w:val="en-US"/>
        </w:rPr>
        <w:t xml:space="preserve">in </w:t>
      </w:r>
      <w:proofErr w:type="spellStart"/>
      <w:r w:rsidR="004A1031">
        <w:rPr>
          <w:lang w:val="en-US"/>
        </w:rPr>
        <w:t>UMa</w:t>
      </w:r>
      <w:proofErr w:type="spellEnd"/>
      <w:r w:rsidR="004A1031">
        <w:rPr>
          <w:lang w:val="en-US"/>
        </w:rPr>
        <w:t xml:space="preserve"> and </w:t>
      </w:r>
      <w:proofErr w:type="spellStart"/>
      <w:r w:rsidR="004A1031">
        <w:rPr>
          <w:lang w:val="en-US"/>
        </w:rPr>
        <w:t>UMi</w:t>
      </w:r>
      <w:proofErr w:type="spellEnd"/>
      <w:r w:rsidR="004A1031">
        <w:rPr>
          <w:lang w:val="en-US"/>
        </w:rPr>
        <w:t xml:space="preserve"> scenarios</w:t>
      </w:r>
      <w:r w:rsidRPr="00130342">
        <w:rPr>
          <w:lang w:val="en-US"/>
        </w:rPr>
        <w:t>.</w:t>
      </w:r>
      <w:r w:rsidR="005675DC">
        <w:rPr>
          <w:lang w:val="en-US"/>
        </w:rPr>
        <w:br/>
      </w:r>
    </w:p>
    <w:p w14:paraId="7EB1D864" w14:textId="77777777" w:rsidR="005675DC" w:rsidRDefault="005675DC" w:rsidP="005675DC">
      <w:pPr>
        <w:pStyle w:val="Heading3"/>
        <w:rPr>
          <w:lang w:val="en-US"/>
        </w:rPr>
      </w:pPr>
      <w:r>
        <w:rPr>
          <w:lang w:val="en-US"/>
        </w:rPr>
        <w:t>Predictions for AI/ML based mobility</w:t>
      </w:r>
    </w:p>
    <w:p w14:paraId="64BA1FAE" w14:textId="044D3115" w:rsidR="00FE3059" w:rsidRPr="00FE3059" w:rsidRDefault="00EA2410" w:rsidP="005675DC">
      <w:pPr>
        <w:rPr>
          <w:lang w:val="en-US"/>
        </w:rPr>
      </w:pPr>
      <w:r>
        <w:rPr>
          <w:lang w:val="en-US"/>
        </w:rPr>
        <w:t xml:space="preserve">To </w:t>
      </w:r>
      <w:r w:rsidR="00A4434B">
        <w:rPr>
          <w:lang w:val="en-US"/>
        </w:rPr>
        <w:t>identify</w:t>
      </w:r>
      <w:r w:rsidR="00D55AD7">
        <w:rPr>
          <w:lang w:val="en-US"/>
        </w:rPr>
        <w:t xml:space="preserve"> the gain AI/ML model can bring </w:t>
      </w:r>
      <w:r w:rsidR="00A4434B">
        <w:rPr>
          <w:lang w:val="en-US"/>
        </w:rPr>
        <w:t xml:space="preserve">over existing non-AI/ML based solution </w:t>
      </w:r>
      <w:r w:rsidR="00D55AD7">
        <w:rPr>
          <w:lang w:val="en-US"/>
        </w:rPr>
        <w:t>to</w:t>
      </w:r>
      <w:r w:rsidR="0081271B">
        <w:rPr>
          <w:lang w:val="en-US"/>
        </w:rPr>
        <w:t xml:space="preserve"> </w:t>
      </w:r>
      <w:r w:rsidR="001C02B6">
        <w:rPr>
          <w:lang w:val="en-US"/>
        </w:rPr>
        <w:t xml:space="preserve">UE </w:t>
      </w:r>
      <w:r w:rsidR="0081271B">
        <w:rPr>
          <w:lang w:val="en-US"/>
        </w:rPr>
        <w:t>mobility, RAN2 is evaluating</w:t>
      </w:r>
      <w:r>
        <w:rPr>
          <w:lang w:val="en-US"/>
        </w:rPr>
        <w:t xml:space="preserve"> the accuracy of</w:t>
      </w:r>
      <w:r w:rsidR="00F57E75">
        <w:rPr>
          <w:lang w:val="en-US"/>
        </w:rPr>
        <w:t xml:space="preserve"> </w:t>
      </w:r>
      <w:r w:rsidR="007A4797">
        <w:rPr>
          <w:lang w:val="en-US"/>
        </w:rPr>
        <w:t xml:space="preserve">RRM </w:t>
      </w:r>
      <w:r w:rsidR="00F57E75">
        <w:rPr>
          <w:lang w:val="en-US"/>
        </w:rPr>
        <w:t xml:space="preserve">measurements predicted by UE </w:t>
      </w:r>
      <w:r w:rsidR="007A4797">
        <w:rPr>
          <w:lang w:val="en-US"/>
        </w:rPr>
        <w:t>in temporal domain, spatial domain, and frequency domain.</w:t>
      </w:r>
      <w:r w:rsidR="00CC7D06">
        <w:rPr>
          <w:lang w:val="en-US"/>
        </w:rPr>
        <w:t xml:space="preserve"> </w:t>
      </w:r>
    </w:p>
    <w:p w14:paraId="6F598FA7" w14:textId="6FFB7D65" w:rsidR="003E4A37" w:rsidRDefault="009E43D6" w:rsidP="006D1AC4">
      <w:pPr>
        <w:rPr>
          <w:rFonts w:ascii="Times New Roman Italic" w:hAnsi="Times New Roman Italic" w:cs="Times New Roman Italic"/>
          <w:i/>
          <w:iCs/>
          <w:szCs w:val="22"/>
          <w:lang w:val="en-US"/>
        </w:rPr>
      </w:pPr>
      <w:r w:rsidRPr="00130342">
        <w:rPr>
          <w:rFonts w:ascii="Times New Roman Bold" w:hAnsi="Times New Roman Bold" w:cs="Times New Roman Bold"/>
          <w:b/>
          <w:u w:val="single"/>
          <w:lang w:val="en-US"/>
        </w:rPr>
        <w:t>Temporal prediction</w:t>
      </w:r>
      <w:r w:rsidRPr="00130342">
        <w:rPr>
          <w:lang w:val="en-US"/>
        </w:rPr>
        <w:t xml:space="preserve">: Predict serving and/or </w:t>
      </w:r>
      <w:proofErr w:type="spellStart"/>
      <w:r w:rsidRPr="00130342">
        <w:rPr>
          <w:lang w:val="en-US"/>
        </w:rPr>
        <w:t>neighbour</w:t>
      </w:r>
      <w:proofErr w:type="spellEnd"/>
      <w:r w:rsidRPr="00130342">
        <w:rPr>
          <w:lang w:val="en-US"/>
        </w:rPr>
        <w:t xml:space="preserve"> cell(s)/beam(s) becoming worse so that unintended event like radio link failure (RLF) or short-stay handover can be avoided.</w:t>
      </w:r>
      <w:r w:rsidR="00C10844">
        <w:rPr>
          <w:lang w:val="en-US"/>
        </w:rPr>
        <w:t xml:space="preserve"> </w:t>
      </w:r>
      <w:r w:rsidR="00E7678C">
        <w:rPr>
          <w:lang w:val="en-US"/>
        </w:rPr>
        <w:t>Temporal</w:t>
      </w:r>
      <w:r w:rsidR="00E10B93">
        <w:rPr>
          <w:lang w:val="en-US"/>
        </w:rPr>
        <w:t xml:space="preserve"> </w:t>
      </w:r>
      <w:r w:rsidR="00E10B93" w:rsidRPr="00E10B93">
        <w:rPr>
          <w:lang w:val="en-US"/>
        </w:rPr>
        <w:t xml:space="preserve">prediction </w:t>
      </w:r>
      <w:r w:rsidR="00E10B93">
        <w:rPr>
          <w:lang w:val="en-US"/>
        </w:rPr>
        <w:t xml:space="preserve">of </w:t>
      </w:r>
      <w:r w:rsidR="00E10B93" w:rsidRPr="00E10B93">
        <w:rPr>
          <w:lang w:val="en-US"/>
        </w:rPr>
        <w:t xml:space="preserve">serving and/or </w:t>
      </w:r>
      <w:proofErr w:type="spellStart"/>
      <w:r w:rsidR="00E10B93" w:rsidRPr="00E10B93">
        <w:rPr>
          <w:lang w:val="en-US"/>
        </w:rPr>
        <w:t>neighbour</w:t>
      </w:r>
      <w:proofErr w:type="spellEnd"/>
      <w:r w:rsidR="00E10B93" w:rsidRPr="00E10B93">
        <w:rPr>
          <w:lang w:val="en-US"/>
        </w:rPr>
        <w:t xml:space="preserve"> cell(s)/beam(s)</w:t>
      </w:r>
      <w:r w:rsidR="00E10B93">
        <w:rPr>
          <w:lang w:val="en-US"/>
        </w:rPr>
        <w:t xml:space="preserve"> </w:t>
      </w:r>
      <w:r w:rsidR="00E7678C">
        <w:rPr>
          <w:lang w:val="en-US"/>
        </w:rPr>
        <w:t xml:space="preserve">can also help </w:t>
      </w:r>
      <w:r w:rsidR="00E10B93" w:rsidRPr="00E10B93">
        <w:rPr>
          <w:lang w:val="en-US"/>
        </w:rPr>
        <w:t xml:space="preserve">to reduce </w:t>
      </w:r>
      <w:r w:rsidR="000A57B7">
        <w:rPr>
          <w:lang w:val="en-US"/>
        </w:rPr>
        <w:t xml:space="preserve">the </w:t>
      </w:r>
      <w:r w:rsidR="00E10B93" w:rsidRPr="00E10B93">
        <w:rPr>
          <w:lang w:val="en-US"/>
        </w:rPr>
        <w:t>measurement overhead</w:t>
      </w:r>
      <w:r w:rsidR="000A57B7">
        <w:rPr>
          <w:lang w:val="en-US"/>
        </w:rPr>
        <w:t xml:space="preserve"> or delay</w:t>
      </w:r>
      <w:r w:rsidR="007B6C98">
        <w:rPr>
          <w:lang w:val="en-US"/>
        </w:rPr>
        <w:t xml:space="preserve"> for mobility purposes</w:t>
      </w:r>
      <w:r w:rsidR="00CC758E">
        <w:rPr>
          <w:lang w:val="en-US"/>
        </w:rPr>
        <w:t>.</w:t>
      </w:r>
      <w:r w:rsidR="006D1AC4">
        <w:rPr>
          <w:lang w:val="en-US"/>
        </w:rPr>
        <w:br/>
      </w:r>
      <w:r>
        <w:rPr>
          <w:rFonts w:ascii="Times New Roman Italic" w:hAnsi="Times New Roman Italic" w:cs="Times New Roman Italic"/>
          <w:i/>
          <w:iCs/>
          <w:szCs w:val="22"/>
          <w:u w:val="single"/>
          <w:lang w:val="en-US"/>
        </w:rPr>
        <w:br/>
        <w:t>Serving cell time domain prediction</w:t>
      </w:r>
      <w:r>
        <w:rPr>
          <w:rFonts w:ascii="Times New Roman Italic" w:hAnsi="Times New Roman Italic" w:cs="Times New Roman Italic"/>
          <w:i/>
          <w:iCs/>
          <w:szCs w:val="22"/>
          <w:lang w:val="en-US"/>
        </w:rPr>
        <w:t>:</w:t>
      </w:r>
    </w:p>
    <w:p w14:paraId="3DD04DFE" w14:textId="77777777" w:rsidR="003E4A37" w:rsidRDefault="009E43D6" w:rsidP="00C5338E">
      <w:pPr>
        <w:pStyle w:val="BodyText"/>
        <w:numPr>
          <w:ilvl w:val="0"/>
          <w:numId w:val="17"/>
        </w:numPr>
        <w:rPr>
          <w:rFonts w:ascii="Times New Roman Italic" w:hAnsi="Times New Roman Italic" w:cs="Times New Roman Italic"/>
          <w:i/>
          <w:iCs/>
          <w:szCs w:val="22"/>
        </w:rPr>
      </w:pPr>
      <w:r>
        <w:rPr>
          <w:rFonts w:ascii="Times New Roman Italic" w:hAnsi="Times New Roman Italic" w:cs="Times New Roman Italic"/>
          <w:i/>
          <w:iCs/>
          <w:szCs w:val="22"/>
          <w:lang w:val="en-US"/>
        </w:rPr>
        <w:t xml:space="preserve">Input: </w:t>
      </w:r>
      <w:bookmarkStart w:id="3" w:name="_Hlk162964069"/>
      <w:r>
        <w:rPr>
          <w:rFonts w:ascii="Times New Roman Italic" w:hAnsi="Times New Roman Italic" w:cs="Times New Roman Italic"/>
          <w:i/>
          <w:iCs/>
          <w:szCs w:val="22"/>
          <w:lang w:val="en-US"/>
        </w:rPr>
        <w:t>Cell measurements</w:t>
      </w:r>
      <w:bookmarkEnd w:id="3"/>
      <w:r>
        <w:rPr>
          <w:rFonts w:ascii="Times New Roman Italic" w:hAnsi="Times New Roman Italic" w:cs="Times New Roman Italic"/>
          <w:i/>
          <w:iCs/>
          <w:szCs w:val="22"/>
          <w:lang w:val="en-US"/>
        </w:rPr>
        <w:t xml:space="preserve"> and/or beam measurement on serving cell(s) at time </w:t>
      </w:r>
      <w:r w:rsidRPr="00FA0F73">
        <w:rPr>
          <w:rFonts w:ascii="Times New Roman Italic" w:hAnsi="Times New Roman Italic" w:cs="Times New Roman Italic"/>
          <w:b/>
          <w:bCs/>
          <w:i/>
          <w:iCs/>
          <w:szCs w:val="22"/>
          <w:lang w:val="en-US"/>
        </w:rPr>
        <w:t>t0</w:t>
      </w:r>
      <w:r>
        <w:rPr>
          <w:rFonts w:ascii="Times New Roman Italic" w:hAnsi="Times New Roman Italic" w:cs="Times New Roman Italic"/>
          <w:i/>
          <w:iCs/>
          <w:szCs w:val="22"/>
          <w:lang w:val="en-US"/>
        </w:rPr>
        <w:t>.</w:t>
      </w:r>
    </w:p>
    <w:p w14:paraId="4086A737" w14:textId="2A05DA78" w:rsidR="003E4A37" w:rsidRDefault="009E43D6" w:rsidP="00C5338E">
      <w:pPr>
        <w:pStyle w:val="BodyText"/>
        <w:numPr>
          <w:ilvl w:val="0"/>
          <w:numId w:val="17"/>
        </w:numPr>
        <w:rPr>
          <w:rFonts w:ascii="Times New Roman Italic" w:hAnsi="Times New Roman Italic" w:cs="Times New Roman Italic"/>
          <w:i/>
          <w:iCs/>
          <w:szCs w:val="22"/>
        </w:rPr>
      </w:pPr>
      <w:r>
        <w:rPr>
          <w:rFonts w:ascii="Times New Roman Italic" w:hAnsi="Times New Roman Italic" w:cs="Times New Roman Italic"/>
          <w:i/>
          <w:iCs/>
          <w:szCs w:val="22"/>
          <w:lang w:val="en-US" w:eastAsia="zh-CN" w:bidi="ar"/>
        </w:rPr>
        <w:t>Output: Time domain prediction of measurements on serving cell(s) a</w:t>
      </w:r>
      <w:r w:rsidRPr="00C508BF">
        <w:rPr>
          <w:rFonts w:ascii="Times New Roman Italic" w:hAnsi="Times New Roman Italic" w:cs="Times New Roman Italic"/>
          <w:i/>
          <w:szCs w:val="22"/>
          <w:lang w:val="en-US" w:eastAsia="zh-CN" w:bidi="ar"/>
        </w:rPr>
        <w:t>t</w:t>
      </w:r>
      <w:r>
        <w:rPr>
          <w:rFonts w:ascii="Times New Roman Italic" w:hAnsi="Times New Roman Italic" w:cs="Times New Roman Italic"/>
          <w:i/>
          <w:iCs/>
          <w:szCs w:val="22"/>
          <w:lang w:val="en-US" w:eastAsia="zh-CN" w:bidi="ar"/>
        </w:rPr>
        <w:t xml:space="preserve"> time </w:t>
      </w:r>
      <w:r w:rsidRPr="00FA0F73">
        <w:rPr>
          <w:rFonts w:ascii="Times New Roman Italic" w:hAnsi="Times New Roman Italic" w:cs="Times New Roman Italic"/>
          <w:b/>
          <w:bCs/>
          <w:i/>
          <w:iCs/>
          <w:szCs w:val="22"/>
          <w:lang w:val="en-US" w:eastAsia="zh-CN" w:bidi="ar"/>
        </w:rPr>
        <w:t>t0+T</w:t>
      </w:r>
      <w:r w:rsidR="00E83442">
        <w:rPr>
          <w:rFonts w:ascii="Times New Roman Italic" w:hAnsi="Times New Roman Italic" w:cs="Times New Roman Italic"/>
          <w:szCs w:val="22"/>
          <w:lang w:val="en-US" w:eastAsia="zh-CN" w:bidi="ar"/>
        </w:rPr>
        <w:t>, where T denotes the future reference of time where the predicted measurement</w:t>
      </w:r>
      <w:r w:rsidR="00E21BFE">
        <w:rPr>
          <w:rFonts w:ascii="Times New Roman Italic" w:hAnsi="Times New Roman Italic" w:cs="Times New Roman Italic"/>
          <w:szCs w:val="22"/>
          <w:lang w:val="en-US" w:eastAsia="zh-CN" w:bidi="ar"/>
        </w:rPr>
        <w:t xml:space="preserve"> should remain valid</w:t>
      </w:r>
      <w:r>
        <w:rPr>
          <w:rFonts w:ascii="Times New Roman Italic" w:hAnsi="Times New Roman Italic" w:cs="Times New Roman Italic"/>
          <w:i/>
          <w:iCs/>
          <w:szCs w:val="22"/>
          <w:lang w:val="en-US" w:eastAsia="zh-CN" w:bidi="ar"/>
        </w:rPr>
        <w:t>.</w:t>
      </w:r>
      <w:r>
        <w:rPr>
          <w:rFonts w:ascii="Times New Roman Italic" w:eastAsia="SimSun" w:hAnsi="Times New Roman Italic" w:cs="Times New Roman Italic"/>
          <w:i/>
          <w:iCs/>
          <w:szCs w:val="22"/>
          <w:lang w:val="en-US" w:eastAsia="zh-CN" w:bidi="ar"/>
        </w:rPr>
        <w:t xml:space="preserve"> </w:t>
      </w:r>
    </w:p>
    <w:p w14:paraId="6D2DC56F" w14:textId="77777777" w:rsidR="003E4A37" w:rsidRPr="00C508BF" w:rsidRDefault="009E43D6">
      <w:pPr>
        <w:pStyle w:val="NormalWeb"/>
        <w:overflowPunct w:val="0"/>
        <w:autoSpaceDE w:val="0"/>
        <w:autoSpaceDN w:val="0"/>
        <w:adjustRightInd w:val="0"/>
        <w:spacing w:before="0" w:beforeAutospacing="0" w:after="120" w:afterAutospacing="0"/>
        <w:jc w:val="both"/>
        <w:rPr>
          <w:rFonts w:ascii="Times New Roman Italic" w:hAnsi="Times New Roman Italic" w:cs="Times New Roman Italic"/>
          <w:i/>
          <w:sz w:val="22"/>
          <w:szCs w:val="22"/>
        </w:rPr>
      </w:pPr>
      <w:r w:rsidRPr="00C508BF">
        <w:rPr>
          <w:rFonts w:ascii="Times New Roman Italic" w:hAnsi="Times New Roman Italic" w:cs="Times New Roman Italic"/>
          <w:i/>
          <w:sz w:val="22"/>
          <w:szCs w:val="22"/>
        </w:rPr>
        <w:t xml:space="preserve"> </w:t>
      </w:r>
    </w:p>
    <w:p w14:paraId="1B715973" w14:textId="77777777" w:rsidR="00C5338E" w:rsidRDefault="009E43D6" w:rsidP="00C5338E">
      <w:pPr>
        <w:pStyle w:val="NormalWeb"/>
        <w:overflowPunct w:val="0"/>
        <w:autoSpaceDE w:val="0"/>
        <w:autoSpaceDN w:val="0"/>
        <w:adjustRightInd w:val="0"/>
        <w:spacing w:before="0" w:beforeAutospacing="0" w:after="120" w:afterAutospacing="0"/>
        <w:jc w:val="both"/>
        <w:rPr>
          <w:rFonts w:ascii="Times New Roman Italic" w:hAnsi="Times New Roman Italic" w:cs="Times New Roman Italic"/>
          <w:i/>
          <w:iCs/>
          <w:sz w:val="22"/>
          <w:szCs w:val="22"/>
        </w:rPr>
      </w:pPr>
      <w:proofErr w:type="spellStart"/>
      <w:r>
        <w:rPr>
          <w:rFonts w:ascii="Times New Roman Italic" w:eastAsia="Times New Roman" w:hAnsi="Times New Roman Italic" w:cs="Times New Roman Italic"/>
          <w:i/>
          <w:iCs/>
          <w:sz w:val="22"/>
          <w:szCs w:val="22"/>
          <w:u w:val="single"/>
          <w:lang w:eastAsia="zh-CN" w:bidi="ar"/>
        </w:rPr>
        <w:t>Neighbouring</w:t>
      </w:r>
      <w:proofErr w:type="spellEnd"/>
      <w:r>
        <w:rPr>
          <w:rFonts w:ascii="Times New Roman Italic" w:eastAsia="Times New Roman" w:hAnsi="Times New Roman Italic" w:cs="Times New Roman Italic"/>
          <w:i/>
          <w:iCs/>
          <w:sz w:val="22"/>
          <w:szCs w:val="22"/>
          <w:u w:val="single"/>
          <w:lang w:eastAsia="zh-CN" w:bidi="ar"/>
        </w:rPr>
        <w:t xml:space="preserve"> cell time domain prediction</w:t>
      </w:r>
      <w:r>
        <w:rPr>
          <w:rFonts w:ascii="Times New Roman Italic" w:eastAsia="Times New Roman" w:hAnsi="Times New Roman Italic" w:cs="Times New Roman Italic"/>
          <w:i/>
          <w:iCs/>
          <w:sz w:val="22"/>
          <w:szCs w:val="22"/>
          <w:lang w:eastAsia="zh-CN" w:bidi="ar"/>
        </w:rPr>
        <w:t>:</w:t>
      </w:r>
    </w:p>
    <w:p w14:paraId="06D4D5AF" w14:textId="4285A0A9" w:rsidR="003E4A37" w:rsidRDefault="009E43D6" w:rsidP="00C5338E">
      <w:pPr>
        <w:pStyle w:val="NormalWeb"/>
        <w:numPr>
          <w:ilvl w:val="0"/>
          <w:numId w:val="18"/>
        </w:numPr>
        <w:overflowPunct w:val="0"/>
        <w:autoSpaceDE w:val="0"/>
        <w:autoSpaceDN w:val="0"/>
        <w:adjustRightInd w:val="0"/>
        <w:spacing w:before="0" w:beforeAutospacing="0" w:after="120" w:afterAutospacing="0"/>
        <w:jc w:val="both"/>
        <w:rPr>
          <w:rFonts w:ascii="Times New Roman Italic" w:hAnsi="Times New Roman Italic" w:cs="Times New Roman Italic"/>
          <w:i/>
          <w:iCs/>
          <w:sz w:val="22"/>
          <w:szCs w:val="22"/>
        </w:rPr>
      </w:pPr>
      <w:r>
        <w:rPr>
          <w:rFonts w:ascii="Times New Roman Italic" w:eastAsia="Times New Roman" w:hAnsi="Times New Roman Italic" w:cs="Times New Roman Italic"/>
          <w:i/>
          <w:iCs/>
          <w:sz w:val="22"/>
          <w:szCs w:val="22"/>
          <w:lang w:eastAsia="zh-CN" w:bidi="ar"/>
        </w:rPr>
        <w:t xml:space="preserve">Input: Cell measurements and/or beam measurement on </w:t>
      </w:r>
      <w:proofErr w:type="spellStart"/>
      <w:r>
        <w:rPr>
          <w:rFonts w:ascii="Times New Roman Italic" w:eastAsia="Times New Roman" w:hAnsi="Times New Roman Italic" w:cs="Times New Roman Italic"/>
          <w:i/>
          <w:iCs/>
          <w:sz w:val="22"/>
          <w:szCs w:val="22"/>
          <w:lang w:eastAsia="zh-CN" w:bidi="ar"/>
        </w:rPr>
        <w:t>neighbouring</w:t>
      </w:r>
      <w:proofErr w:type="spellEnd"/>
      <w:r>
        <w:rPr>
          <w:rFonts w:ascii="Times New Roman Italic" w:eastAsia="Times New Roman" w:hAnsi="Times New Roman Italic" w:cs="Times New Roman Italic"/>
          <w:i/>
          <w:iCs/>
          <w:sz w:val="22"/>
          <w:szCs w:val="22"/>
          <w:lang w:eastAsia="zh-CN" w:bidi="ar"/>
        </w:rPr>
        <w:t xml:space="preserve"> cell(s) at time </w:t>
      </w:r>
      <w:r w:rsidRPr="00FA0F73">
        <w:rPr>
          <w:rFonts w:ascii="Times New Roman Italic" w:eastAsia="Times New Roman" w:hAnsi="Times New Roman Italic" w:cs="Times New Roman Italic"/>
          <w:b/>
          <w:bCs/>
          <w:i/>
          <w:iCs/>
          <w:sz w:val="22"/>
          <w:szCs w:val="22"/>
          <w:lang w:eastAsia="zh-CN" w:bidi="ar"/>
        </w:rPr>
        <w:t>t0</w:t>
      </w:r>
      <w:r>
        <w:rPr>
          <w:rFonts w:ascii="Times New Roman Italic" w:eastAsia="Times New Roman" w:hAnsi="Times New Roman Italic" w:cs="Times New Roman Italic"/>
          <w:i/>
          <w:iCs/>
          <w:sz w:val="22"/>
          <w:szCs w:val="22"/>
          <w:lang w:eastAsia="zh-CN" w:bidi="ar"/>
        </w:rPr>
        <w:t>.</w:t>
      </w:r>
    </w:p>
    <w:p w14:paraId="217B44A0" w14:textId="3004AC46" w:rsidR="003E4A37" w:rsidRDefault="009E43D6" w:rsidP="00C5338E">
      <w:pPr>
        <w:pStyle w:val="NormalWeb"/>
        <w:numPr>
          <w:ilvl w:val="0"/>
          <w:numId w:val="18"/>
        </w:numPr>
        <w:overflowPunct w:val="0"/>
        <w:autoSpaceDE w:val="0"/>
        <w:autoSpaceDN w:val="0"/>
        <w:adjustRightInd w:val="0"/>
        <w:spacing w:before="0" w:beforeAutospacing="0" w:after="120" w:afterAutospacing="0"/>
        <w:jc w:val="both"/>
        <w:rPr>
          <w:rFonts w:ascii="Times New Roman Italic" w:hAnsi="Times New Roman Italic" w:cs="Times New Roman Italic"/>
          <w:i/>
          <w:iCs/>
          <w:sz w:val="22"/>
          <w:szCs w:val="22"/>
        </w:rPr>
      </w:pPr>
      <w:r>
        <w:rPr>
          <w:rFonts w:ascii="Times New Roman Italic" w:eastAsia="Times New Roman" w:hAnsi="Times New Roman Italic" w:cs="Times New Roman Italic"/>
          <w:i/>
          <w:iCs/>
          <w:sz w:val="22"/>
          <w:szCs w:val="22"/>
          <w:lang w:eastAsia="zh-CN" w:bidi="ar"/>
        </w:rPr>
        <w:t xml:space="preserve">Output: Time domain prediction of measurements on </w:t>
      </w:r>
      <w:proofErr w:type="spellStart"/>
      <w:r>
        <w:rPr>
          <w:rFonts w:ascii="Times New Roman Italic" w:eastAsia="Times New Roman" w:hAnsi="Times New Roman Italic" w:cs="Times New Roman Italic"/>
          <w:i/>
          <w:iCs/>
          <w:sz w:val="22"/>
          <w:szCs w:val="22"/>
          <w:lang w:eastAsia="zh-CN" w:bidi="ar"/>
        </w:rPr>
        <w:t>neighbouring</w:t>
      </w:r>
      <w:proofErr w:type="spellEnd"/>
      <w:r>
        <w:rPr>
          <w:rFonts w:ascii="Times New Roman Italic" w:eastAsia="Times New Roman" w:hAnsi="Times New Roman Italic" w:cs="Times New Roman Italic"/>
          <w:i/>
          <w:iCs/>
          <w:sz w:val="22"/>
          <w:szCs w:val="22"/>
          <w:lang w:eastAsia="zh-CN" w:bidi="ar"/>
        </w:rPr>
        <w:t xml:space="preserve"> cell(s) a</w:t>
      </w:r>
      <w:r w:rsidRPr="00C508BF">
        <w:rPr>
          <w:rFonts w:ascii="Times New Roman Italic" w:eastAsia="Times New Roman" w:hAnsi="Times New Roman Italic" w:cs="Times New Roman Italic"/>
          <w:i/>
          <w:sz w:val="22"/>
          <w:szCs w:val="22"/>
          <w:lang w:eastAsia="zh-CN" w:bidi="ar"/>
        </w:rPr>
        <w:t>t</w:t>
      </w:r>
      <w:r>
        <w:rPr>
          <w:rFonts w:ascii="Times New Roman Italic" w:eastAsia="Times New Roman" w:hAnsi="Times New Roman Italic" w:cs="Times New Roman Italic"/>
          <w:i/>
          <w:iCs/>
          <w:sz w:val="22"/>
          <w:szCs w:val="22"/>
          <w:lang w:eastAsia="zh-CN" w:bidi="ar"/>
        </w:rPr>
        <w:t xml:space="preserve"> time </w:t>
      </w:r>
      <w:r w:rsidRPr="009D7042">
        <w:rPr>
          <w:rFonts w:ascii="Times New Roman Italic" w:eastAsia="Times New Roman" w:hAnsi="Times New Roman Italic" w:cs="Times New Roman Italic"/>
          <w:b/>
          <w:bCs/>
          <w:i/>
          <w:iCs/>
          <w:sz w:val="22"/>
          <w:szCs w:val="22"/>
          <w:lang w:eastAsia="zh-CN" w:bidi="ar"/>
        </w:rPr>
        <w:t>t0+</w:t>
      </w:r>
      <w:r w:rsidR="00E83442" w:rsidRPr="009D7042">
        <w:rPr>
          <w:rFonts w:ascii="Times New Roman Italic" w:eastAsia="Times New Roman" w:hAnsi="Times New Roman Italic" w:cs="Times New Roman Italic"/>
          <w:b/>
          <w:bCs/>
          <w:i/>
          <w:iCs/>
          <w:sz w:val="22"/>
          <w:szCs w:val="22"/>
          <w:lang w:eastAsia="zh-CN" w:bidi="ar"/>
        </w:rPr>
        <w:t xml:space="preserve"> </w:t>
      </w:r>
      <w:r w:rsidRPr="009D7042">
        <w:rPr>
          <w:rFonts w:ascii="Times New Roman Italic" w:eastAsia="Times New Roman" w:hAnsi="Times New Roman Italic" w:cs="Times New Roman Italic"/>
          <w:b/>
          <w:bCs/>
          <w:i/>
          <w:iCs/>
          <w:sz w:val="22"/>
          <w:szCs w:val="22"/>
          <w:lang w:eastAsia="zh-CN" w:bidi="ar"/>
        </w:rPr>
        <w:t>T</w:t>
      </w:r>
      <w:r w:rsidR="00E21BFE">
        <w:rPr>
          <w:rFonts w:ascii="Times New Roman Italic" w:hAnsi="Times New Roman Italic" w:cs="Times New Roman Italic"/>
          <w:szCs w:val="22"/>
          <w:lang w:eastAsia="zh-CN" w:bidi="ar"/>
        </w:rPr>
        <w:t>, where T denotes the future reference of time where the predicted measurement should remain valid</w:t>
      </w:r>
      <w:r w:rsidR="00E21BFE">
        <w:rPr>
          <w:rFonts w:ascii="Times New Roman Italic" w:hAnsi="Times New Roman Italic" w:cs="Times New Roman Italic"/>
          <w:i/>
          <w:iCs/>
          <w:szCs w:val="22"/>
          <w:lang w:eastAsia="zh-CN" w:bidi="ar"/>
        </w:rPr>
        <w:t>.</w:t>
      </w:r>
      <w:r>
        <w:rPr>
          <w:rFonts w:ascii="Times New Roman Italic" w:hAnsi="Times New Roman Italic" w:cs="Times New Roman Italic"/>
          <w:i/>
          <w:iCs/>
          <w:sz w:val="22"/>
          <w:szCs w:val="22"/>
          <w:lang w:eastAsia="zh-CN" w:bidi="ar"/>
        </w:rPr>
        <w:t xml:space="preserve"> </w:t>
      </w:r>
    </w:p>
    <w:p w14:paraId="4F3EB4CE" w14:textId="77777777" w:rsidR="003E4A37" w:rsidRPr="00C508BF" w:rsidRDefault="003E4A37">
      <w:pPr>
        <w:rPr>
          <w:rFonts w:ascii="Times New Roman Bold" w:hAnsi="Times New Roman Bold" w:cs="Times New Roman Bold"/>
          <w:b/>
          <w:u w:val="single"/>
          <w:lang w:val="en-US"/>
        </w:rPr>
      </w:pPr>
    </w:p>
    <w:p w14:paraId="24E32BF8" w14:textId="687865F0" w:rsidR="003E4A37" w:rsidRPr="00C508BF" w:rsidRDefault="009E43D6">
      <w:pPr>
        <w:rPr>
          <w:lang w:val="en-US"/>
        </w:rPr>
      </w:pPr>
      <w:r w:rsidRPr="00C508BF">
        <w:rPr>
          <w:rFonts w:ascii="Times New Roman Bold" w:hAnsi="Times New Roman Bold" w:cs="Times New Roman Bold"/>
          <w:b/>
          <w:u w:val="single"/>
          <w:lang w:val="en-US"/>
        </w:rPr>
        <w:t>Spatial prediction</w:t>
      </w:r>
      <w:r w:rsidRPr="00C508BF">
        <w:rPr>
          <w:lang w:val="en-US"/>
        </w:rPr>
        <w:t xml:space="preserve">: Predict a set of </w:t>
      </w:r>
      <w:proofErr w:type="spellStart"/>
      <w:r w:rsidRPr="00C508BF">
        <w:rPr>
          <w:lang w:val="en-US"/>
        </w:rPr>
        <w:t>neighbour</w:t>
      </w:r>
      <w:proofErr w:type="spellEnd"/>
      <w:r w:rsidRPr="00C508BF">
        <w:rPr>
          <w:lang w:val="en-US"/>
        </w:rPr>
        <w:t xml:space="preserve"> beam(s)/cell(s) by measuring a smaller set of beams/cells. Spatial domain prediction is limited to the intra-frequency cells</w:t>
      </w:r>
      <w:r w:rsidR="001F6378">
        <w:rPr>
          <w:lang w:val="en-US"/>
        </w:rPr>
        <w:t xml:space="preserve"> in RAN2 evaluations</w:t>
      </w:r>
      <w:r w:rsidRPr="00C508BF">
        <w:rPr>
          <w:lang w:val="en-US"/>
        </w:rPr>
        <w:t>.</w:t>
      </w:r>
    </w:p>
    <w:p w14:paraId="0D611BCE" w14:textId="77777777" w:rsidR="003E4A37" w:rsidRPr="00C508BF" w:rsidRDefault="009E43D6">
      <w:pPr>
        <w:rPr>
          <w:rFonts w:ascii="Times New Roman Italic" w:hAnsi="Times New Roman Italic" w:cs="Times New Roman Italic"/>
          <w:i/>
          <w:lang w:val="en-US"/>
        </w:rPr>
      </w:pPr>
      <w:r w:rsidRPr="00C508BF">
        <w:rPr>
          <w:rFonts w:ascii="Times New Roman Italic" w:hAnsi="Times New Roman Italic" w:cs="Times New Roman Italic"/>
          <w:i/>
          <w:u w:val="single"/>
          <w:lang w:val="en-US"/>
        </w:rPr>
        <w:t>Spatial domain predictions</w:t>
      </w:r>
      <w:r w:rsidRPr="00C508BF">
        <w:rPr>
          <w:rFonts w:ascii="Times New Roman Italic" w:hAnsi="Times New Roman Italic" w:cs="Times New Roman Italic"/>
          <w:i/>
          <w:lang w:val="en-US"/>
        </w:rPr>
        <w:t>:</w:t>
      </w:r>
    </w:p>
    <w:p w14:paraId="0C218C48" w14:textId="77777777" w:rsidR="00616129" w:rsidRDefault="009E43D6" w:rsidP="00616129">
      <w:pPr>
        <w:pStyle w:val="ListParagraph"/>
        <w:numPr>
          <w:ilvl w:val="0"/>
          <w:numId w:val="19"/>
        </w:numPr>
        <w:ind w:left="284"/>
        <w:rPr>
          <w:rFonts w:ascii="Times New Roman Italic" w:hAnsi="Times New Roman Italic" w:cs="Times New Roman Italic"/>
          <w:i/>
          <w:lang w:val="en-US"/>
        </w:rPr>
      </w:pPr>
      <w:r w:rsidRPr="00616129">
        <w:rPr>
          <w:rFonts w:ascii="Times New Roman Italic" w:hAnsi="Times New Roman Italic" w:cs="Times New Roman Italic"/>
          <w:i/>
          <w:u w:val="single"/>
          <w:lang w:val="en-US"/>
        </w:rPr>
        <w:t>Input</w:t>
      </w:r>
      <w:r w:rsidRPr="00616129">
        <w:rPr>
          <w:rFonts w:ascii="Times New Roman Italic" w:hAnsi="Times New Roman Italic" w:cs="Times New Roman Italic"/>
          <w:i/>
          <w:lang w:val="en-US"/>
        </w:rPr>
        <w:t>: Available serving/</w:t>
      </w:r>
      <w:proofErr w:type="spellStart"/>
      <w:r w:rsidRPr="00616129">
        <w:rPr>
          <w:rFonts w:ascii="Times New Roman Italic" w:hAnsi="Times New Roman Italic" w:cs="Times New Roman Italic"/>
          <w:i/>
          <w:lang w:val="en-US"/>
        </w:rPr>
        <w:t>neighbour</w:t>
      </w:r>
      <w:proofErr w:type="spellEnd"/>
      <w:r w:rsidRPr="00616129">
        <w:rPr>
          <w:rFonts w:ascii="Times New Roman Italic" w:hAnsi="Times New Roman Italic" w:cs="Times New Roman Italic"/>
          <w:i/>
          <w:lang w:val="en-US"/>
        </w:rPr>
        <w:t xml:space="preserve"> cell level measurements and/or beam level measurements.</w:t>
      </w:r>
    </w:p>
    <w:p w14:paraId="562DEA1D" w14:textId="51CBA263" w:rsidR="00616129" w:rsidRPr="00616129" w:rsidRDefault="009E43D6" w:rsidP="00616129">
      <w:pPr>
        <w:pStyle w:val="ListParagraph"/>
        <w:numPr>
          <w:ilvl w:val="0"/>
          <w:numId w:val="19"/>
        </w:numPr>
        <w:ind w:left="284"/>
        <w:rPr>
          <w:rFonts w:ascii="Times New Roman Italic" w:hAnsi="Times New Roman Italic" w:cs="Times New Roman Italic"/>
          <w:i/>
          <w:lang w:val="en-US"/>
        </w:rPr>
      </w:pPr>
      <w:r w:rsidRPr="00616129">
        <w:rPr>
          <w:rFonts w:ascii="Times New Roman Italic" w:hAnsi="Times New Roman Italic" w:cs="Times New Roman Italic"/>
          <w:i/>
          <w:u w:val="single"/>
          <w:lang w:val="en-US"/>
        </w:rPr>
        <w:t>Output</w:t>
      </w:r>
      <w:r w:rsidRPr="00616129">
        <w:rPr>
          <w:rFonts w:ascii="Times New Roman Italic" w:hAnsi="Times New Roman Italic" w:cs="Times New Roman Italic"/>
          <w:i/>
          <w:lang w:val="en-US"/>
        </w:rPr>
        <w:t xml:space="preserve">: Prediction of other </w:t>
      </w:r>
      <w:proofErr w:type="spellStart"/>
      <w:r w:rsidRPr="00616129">
        <w:rPr>
          <w:rFonts w:ascii="Times New Roman Italic" w:hAnsi="Times New Roman Italic" w:cs="Times New Roman Italic"/>
          <w:i/>
          <w:lang w:val="en-US"/>
        </w:rPr>
        <w:t>neighbour</w:t>
      </w:r>
      <w:proofErr w:type="spellEnd"/>
      <w:r w:rsidRPr="00616129">
        <w:rPr>
          <w:rFonts w:ascii="Times New Roman Italic" w:hAnsi="Times New Roman Italic" w:cs="Times New Roman Italic"/>
          <w:i/>
          <w:lang w:val="en-US"/>
        </w:rPr>
        <w:t xml:space="preserve"> cell</w:t>
      </w:r>
      <w:r w:rsidR="008054E0" w:rsidRPr="00616129">
        <w:rPr>
          <w:rFonts w:ascii="Times New Roman Italic" w:hAnsi="Times New Roman Italic" w:cs="Times New Roman Italic"/>
          <w:i/>
          <w:lang w:val="en-US"/>
        </w:rPr>
        <w:t>(s)</w:t>
      </w:r>
      <w:r w:rsidRPr="00616129">
        <w:rPr>
          <w:rFonts w:ascii="Times New Roman Italic" w:hAnsi="Times New Roman Italic" w:cs="Times New Roman Italic"/>
          <w:i/>
          <w:lang w:val="en-US"/>
        </w:rPr>
        <w:t xml:space="preserve"> level measurements.</w:t>
      </w:r>
    </w:p>
    <w:p w14:paraId="18A82610" w14:textId="7107E01F" w:rsidR="00C5338E" w:rsidRPr="00616129" w:rsidRDefault="001B22F8" w:rsidP="00616129">
      <w:pPr>
        <w:pStyle w:val="ListParagraph"/>
        <w:numPr>
          <w:ilvl w:val="0"/>
          <w:numId w:val="19"/>
        </w:numPr>
        <w:ind w:left="284"/>
        <w:rPr>
          <w:rFonts w:ascii="Times New Roman Italic" w:hAnsi="Times New Roman Italic" w:cs="Times New Roman Italic"/>
          <w:i/>
          <w:lang w:val="en-US"/>
        </w:rPr>
      </w:pPr>
      <w:r w:rsidRPr="00616129">
        <w:rPr>
          <w:rFonts w:ascii="Times New Roman Italic" w:hAnsi="Times New Roman Italic" w:cs="Times New Roman Italic"/>
          <w:i/>
          <w:u w:val="single"/>
          <w:lang w:val="en-US"/>
        </w:rPr>
        <w:t>Note</w:t>
      </w:r>
      <w:r w:rsidRPr="00616129">
        <w:rPr>
          <w:rFonts w:ascii="Times New Roman Italic" w:hAnsi="Times New Roman Italic" w:cs="Times New Roman Italic"/>
          <w:i/>
          <w:lang w:val="en-US"/>
        </w:rPr>
        <w:t xml:space="preserve">: spatial domain prediction for serving cell </w:t>
      </w:r>
      <w:r w:rsidR="00715D4A" w:rsidRPr="00616129">
        <w:rPr>
          <w:rFonts w:ascii="Times New Roman Italic" w:hAnsi="Times New Roman Italic" w:cs="Times New Roman Italic"/>
          <w:i/>
          <w:lang w:val="en-US"/>
        </w:rPr>
        <w:t>refers to</w:t>
      </w:r>
      <w:r w:rsidRPr="00616129">
        <w:rPr>
          <w:rFonts w:ascii="Times New Roman Italic" w:hAnsi="Times New Roman Italic" w:cs="Times New Roman Italic"/>
          <w:i/>
          <w:lang w:val="en-US"/>
        </w:rPr>
        <w:t xml:space="preserve"> </w:t>
      </w:r>
      <w:r w:rsidR="00715D4A" w:rsidRPr="00616129">
        <w:rPr>
          <w:rFonts w:ascii="Times New Roman Italic" w:hAnsi="Times New Roman Italic" w:cs="Times New Roman Italic"/>
          <w:i/>
          <w:lang w:val="en-US"/>
        </w:rPr>
        <w:t>ongoing work</w:t>
      </w:r>
      <w:r w:rsidR="00CD10D2" w:rsidRPr="00616129">
        <w:rPr>
          <w:rFonts w:ascii="Times New Roman Italic" w:hAnsi="Times New Roman Italic" w:cs="Times New Roman Italic"/>
          <w:i/>
          <w:lang w:val="en-US"/>
        </w:rPr>
        <w:t xml:space="preserve"> for</w:t>
      </w:r>
      <w:r w:rsidRPr="00616129">
        <w:rPr>
          <w:rFonts w:ascii="Times New Roman Italic" w:hAnsi="Times New Roman Italic" w:cs="Times New Roman Italic"/>
          <w:i/>
          <w:lang w:val="en-US"/>
        </w:rPr>
        <w:t xml:space="preserve"> </w:t>
      </w:r>
      <w:r w:rsidR="00CD10D2" w:rsidRPr="00616129">
        <w:rPr>
          <w:rFonts w:ascii="Times New Roman Italic" w:hAnsi="Times New Roman Italic" w:cs="Times New Roman Italic"/>
          <w:i/>
          <w:lang w:val="en-US"/>
        </w:rPr>
        <w:t>beam management use case</w:t>
      </w:r>
      <w:r w:rsidR="00BB2DC3" w:rsidRPr="00616129">
        <w:rPr>
          <w:rFonts w:ascii="Times New Roman Italic" w:hAnsi="Times New Roman Italic" w:cs="Times New Roman Italic"/>
          <w:i/>
          <w:lang w:val="en-US"/>
        </w:rPr>
        <w:t xml:space="preserve">. For mobility use case, spatial prediction is limited to prediction of </w:t>
      </w:r>
      <w:proofErr w:type="spellStart"/>
      <w:r w:rsidR="005518F3" w:rsidRPr="00616129">
        <w:rPr>
          <w:rFonts w:ascii="Times New Roman Italic" w:hAnsi="Times New Roman Italic" w:cs="Times New Roman Italic"/>
          <w:i/>
          <w:lang w:val="en-US"/>
        </w:rPr>
        <w:t>neighbour</w:t>
      </w:r>
      <w:proofErr w:type="spellEnd"/>
      <w:r w:rsidR="005518F3" w:rsidRPr="00616129">
        <w:rPr>
          <w:rFonts w:ascii="Times New Roman Italic" w:hAnsi="Times New Roman Italic" w:cs="Times New Roman Italic"/>
          <w:i/>
          <w:lang w:val="en-US"/>
        </w:rPr>
        <w:t xml:space="preserve"> cell(s) level </w:t>
      </w:r>
      <w:r w:rsidR="00F94B4E" w:rsidRPr="00616129">
        <w:rPr>
          <w:rFonts w:ascii="Times New Roman Italic" w:hAnsi="Times New Roman Italic" w:cs="Times New Roman Italic"/>
          <w:i/>
          <w:lang w:val="en-US"/>
        </w:rPr>
        <w:t>measurements only.</w:t>
      </w:r>
    </w:p>
    <w:p w14:paraId="2D43D231" w14:textId="77777777" w:rsidR="003E4A37" w:rsidRPr="00C508BF" w:rsidRDefault="003E4A37">
      <w:pPr>
        <w:rPr>
          <w:highlight w:val="green"/>
          <w:lang w:val="en-US"/>
        </w:rPr>
      </w:pPr>
    </w:p>
    <w:p w14:paraId="01025BA0" w14:textId="74AC80AF" w:rsidR="003E4A37" w:rsidRDefault="009E43D6">
      <w:pPr>
        <w:rPr>
          <w:rFonts w:ascii="Times New Roman Italic" w:hAnsi="Times New Roman Italic" w:cs="Times New Roman Italic"/>
          <w:i/>
          <w:iCs/>
          <w:szCs w:val="22"/>
          <w:u w:val="single"/>
          <w:lang w:val="en-US" w:eastAsia="zh-CN" w:bidi="ar"/>
        </w:rPr>
      </w:pPr>
      <w:r w:rsidRPr="00C508BF">
        <w:rPr>
          <w:rFonts w:ascii="Times New Roman Bold" w:hAnsi="Times New Roman Bold" w:cs="Times New Roman Bold"/>
          <w:b/>
          <w:u w:val="single"/>
          <w:lang w:val="en-US"/>
        </w:rPr>
        <w:lastRenderedPageBreak/>
        <w:t>Frequency prediction</w:t>
      </w:r>
      <w:r w:rsidRPr="00C508BF">
        <w:rPr>
          <w:lang w:val="en-US"/>
        </w:rPr>
        <w:t xml:space="preserve">: Predict </w:t>
      </w:r>
      <w:r w:rsidR="00E556A2">
        <w:rPr>
          <w:lang w:val="en-US"/>
        </w:rPr>
        <w:t>measurements</w:t>
      </w:r>
      <w:r w:rsidR="00E556A2" w:rsidRPr="00C508BF">
        <w:rPr>
          <w:lang w:val="en-US"/>
        </w:rPr>
        <w:t xml:space="preserve"> </w:t>
      </w:r>
      <w:r w:rsidRPr="00C508BF">
        <w:rPr>
          <w:lang w:val="en-US"/>
        </w:rPr>
        <w:t>of cells in</w:t>
      </w:r>
      <w:r w:rsidR="00CD003F" w:rsidRPr="00C508BF">
        <w:rPr>
          <w:lang w:val="en-US"/>
        </w:rPr>
        <w:t xml:space="preserve"> </w:t>
      </w:r>
      <w:r w:rsidR="00E556A2">
        <w:rPr>
          <w:lang w:val="en-US"/>
        </w:rPr>
        <w:t>one</w:t>
      </w:r>
      <w:r>
        <w:rPr>
          <w:lang w:val="en-US"/>
        </w:rPr>
        <w:t xml:space="preserve"> </w:t>
      </w:r>
      <w:r w:rsidRPr="00C508BF">
        <w:rPr>
          <w:lang w:val="en-US"/>
        </w:rPr>
        <w:t>frequency based on the measurements performed by the UE on cells in another frequency.</w:t>
      </w:r>
    </w:p>
    <w:p w14:paraId="05E9CE43" w14:textId="77777777" w:rsidR="003E4A37" w:rsidRDefault="009E43D6">
      <w:pPr>
        <w:pStyle w:val="NormalWeb"/>
        <w:overflowPunct w:val="0"/>
        <w:autoSpaceDE w:val="0"/>
        <w:autoSpaceDN w:val="0"/>
        <w:adjustRightInd w:val="0"/>
        <w:spacing w:before="0" w:beforeAutospacing="0" w:after="120" w:afterAutospacing="0"/>
        <w:jc w:val="both"/>
        <w:rPr>
          <w:rFonts w:ascii="Times New Roman Italic" w:hAnsi="Times New Roman Italic" w:cs="Times New Roman Italic"/>
          <w:i/>
          <w:iCs/>
          <w:sz w:val="22"/>
          <w:szCs w:val="22"/>
        </w:rPr>
      </w:pPr>
      <w:r>
        <w:rPr>
          <w:rFonts w:ascii="Times New Roman Italic" w:eastAsia="Times New Roman" w:hAnsi="Times New Roman Italic" w:cs="Times New Roman Italic"/>
          <w:i/>
          <w:iCs/>
          <w:sz w:val="22"/>
          <w:szCs w:val="22"/>
          <w:u w:val="single"/>
          <w:lang w:eastAsia="zh-CN" w:bidi="ar"/>
        </w:rPr>
        <w:t>Frequency domain predictions</w:t>
      </w:r>
      <w:r>
        <w:rPr>
          <w:rFonts w:ascii="Times New Roman Italic" w:eastAsia="Times New Roman" w:hAnsi="Times New Roman Italic" w:cs="Times New Roman Italic"/>
          <w:i/>
          <w:iCs/>
          <w:sz w:val="22"/>
          <w:szCs w:val="22"/>
          <w:lang w:eastAsia="zh-CN" w:bidi="ar"/>
        </w:rPr>
        <w:t>:</w:t>
      </w:r>
    </w:p>
    <w:p w14:paraId="6E1A0E3E" w14:textId="4476A9AF" w:rsidR="003E4A37" w:rsidRPr="00C3443B" w:rsidRDefault="009E43D6" w:rsidP="00C3443B">
      <w:pPr>
        <w:pStyle w:val="ListParagraph"/>
        <w:numPr>
          <w:ilvl w:val="0"/>
          <w:numId w:val="19"/>
        </w:numPr>
        <w:ind w:left="284"/>
        <w:rPr>
          <w:rFonts w:ascii="Times New Roman Italic" w:hAnsi="Times New Roman Italic" w:cs="Times New Roman Italic"/>
          <w:i/>
          <w:u w:val="single"/>
          <w:lang w:val="en-US"/>
        </w:rPr>
      </w:pPr>
      <w:r w:rsidRPr="00C3443B">
        <w:rPr>
          <w:rFonts w:ascii="Times New Roman Italic" w:hAnsi="Times New Roman Italic" w:cs="Times New Roman Italic"/>
          <w:i/>
          <w:u w:val="single"/>
          <w:lang w:val="en-US"/>
        </w:rPr>
        <w:t>Input</w:t>
      </w:r>
      <w:r w:rsidRPr="00C3443B">
        <w:rPr>
          <w:rFonts w:ascii="Times New Roman Italic" w:hAnsi="Times New Roman Italic" w:cs="Times New Roman Italic"/>
          <w:i/>
          <w:lang w:val="en-US"/>
        </w:rPr>
        <w:t>: Available serving/</w:t>
      </w:r>
      <w:proofErr w:type="spellStart"/>
      <w:r w:rsidRPr="00C3443B">
        <w:rPr>
          <w:rFonts w:ascii="Times New Roman Italic" w:hAnsi="Times New Roman Italic" w:cs="Times New Roman Italic"/>
          <w:i/>
          <w:lang w:val="en-US"/>
        </w:rPr>
        <w:t>neighbour</w:t>
      </w:r>
      <w:proofErr w:type="spellEnd"/>
      <w:r w:rsidRPr="00C3443B">
        <w:rPr>
          <w:rFonts w:ascii="Times New Roman Italic" w:hAnsi="Times New Roman Italic" w:cs="Times New Roman Italic"/>
          <w:i/>
          <w:lang w:val="en-US"/>
        </w:rPr>
        <w:t xml:space="preserve"> cell level measurements and/or beam measurements in frequency F1.</w:t>
      </w:r>
    </w:p>
    <w:p w14:paraId="221FAAF9" w14:textId="17587648" w:rsidR="003E4A37" w:rsidRDefault="009E43D6" w:rsidP="00C3443B">
      <w:pPr>
        <w:pStyle w:val="ListParagraph"/>
        <w:numPr>
          <w:ilvl w:val="0"/>
          <w:numId w:val="19"/>
        </w:numPr>
        <w:ind w:left="284"/>
        <w:rPr>
          <w:rFonts w:ascii="Times New Roman Italic" w:hAnsi="Times New Roman Italic" w:cs="Times New Roman Italic"/>
          <w:i/>
          <w:szCs w:val="22"/>
        </w:rPr>
      </w:pPr>
      <w:r w:rsidRPr="00C3443B">
        <w:rPr>
          <w:rFonts w:ascii="Times New Roman Italic" w:hAnsi="Times New Roman Italic" w:cs="Times New Roman Italic"/>
          <w:i/>
          <w:u w:val="single"/>
          <w:lang w:val="en-US"/>
        </w:rPr>
        <w:t>Output</w:t>
      </w:r>
      <w:r w:rsidRPr="00C3443B">
        <w:rPr>
          <w:rFonts w:ascii="Times New Roman Italic" w:hAnsi="Times New Roman Italic" w:cs="Times New Roman Italic"/>
          <w:i/>
          <w:lang w:val="en-US"/>
        </w:rPr>
        <w:t xml:space="preserve">: Prediction of other </w:t>
      </w:r>
      <w:proofErr w:type="spellStart"/>
      <w:r w:rsidRPr="00C3443B">
        <w:rPr>
          <w:rFonts w:ascii="Times New Roman Italic" w:hAnsi="Times New Roman Italic" w:cs="Times New Roman Italic"/>
          <w:i/>
          <w:lang w:val="en-US"/>
        </w:rPr>
        <w:t>neighbour</w:t>
      </w:r>
      <w:proofErr w:type="spellEnd"/>
      <w:r w:rsidRPr="00C3443B">
        <w:rPr>
          <w:rFonts w:ascii="Times New Roman Italic" w:hAnsi="Times New Roman Italic" w:cs="Times New Roman Italic"/>
          <w:i/>
          <w:lang w:val="en-US"/>
        </w:rPr>
        <w:t xml:space="preserve"> cell level measurements in frequency F2.</w:t>
      </w:r>
      <w:r>
        <w:rPr>
          <w:rFonts w:ascii="Times New Roman Italic" w:hAnsi="Times New Roman Italic" w:cs="Times New Roman Italic"/>
          <w:i/>
          <w:szCs w:val="22"/>
          <w:lang w:val="en-US" w:eastAsia="zh-CN" w:bidi="ar"/>
        </w:rPr>
        <w:t xml:space="preserve"> </w:t>
      </w:r>
    </w:p>
    <w:p w14:paraId="3CDAEADC" w14:textId="059E96A3" w:rsidR="00097B04" w:rsidRDefault="00097B04" w:rsidP="00C3443B">
      <w:pPr>
        <w:pStyle w:val="ListParagraph"/>
        <w:numPr>
          <w:ilvl w:val="0"/>
          <w:numId w:val="19"/>
        </w:numPr>
        <w:ind w:left="284"/>
        <w:rPr>
          <w:rFonts w:ascii="Times New Roman Italic" w:hAnsi="Times New Roman Italic" w:cs="Times New Roman Italic"/>
          <w:i/>
          <w:iCs/>
          <w:szCs w:val="22"/>
        </w:rPr>
      </w:pPr>
      <w:r w:rsidRPr="00C3443B">
        <w:rPr>
          <w:rFonts w:ascii="Times New Roman Italic" w:hAnsi="Times New Roman Italic" w:cs="Times New Roman Italic"/>
          <w:i/>
          <w:lang w:val="en-US"/>
        </w:rPr>
        <w:t>F1 and F2 are frequencies in same frequency region</w:t>
      </w:r>
      <w:r w:rsidR="008819D8">
        <w:rPr>
          <w:rFonts w:ascii="Times New Roman Italic" w:hAnsi="Times New Roman Italic" w:cs="Times New Roman Italic"/>
          <w:i/>
          <w:lang w:val="en-US"/>
        </w:rPr>
        <w:t xml:space="preserve"> are being considered in RAN2 evaluations</w:t>
      </w:r>
      <w:r w:rsidRPr="00C3443B">
        <w:rPr>
          <w:rFonts w:ascii="Times New Roman Italic" w:hAnsi="Times New Roman Italic" w:cs="Times New Roman Italic"/>
          <w:i/>
          <w:lang w:val="en-US"/>
        </w:rPr>
        <w:t>.</w:t>
      </w:r>
    </w:p>
    <w:p w14:paraId="021C37F3" w14:textId="77777777" w:rsidR="003E4A37" w:rsidRDefault="003E4A37">
      <w:pPr>
        <w:rPr>
          <w:lang w:val="en-US"/>
        </w:rPr>
      </w:pPr>
    </w:p>
    <w:p w14:paraId="52E40164" w14:textId="357FDEDF" w:rsidR="00013C06" w:rsidRDefault="00013C06">
      <w:pPr>
        <w:rPr>
          <w:lang w:val="en-US"/>
        </w:rPr>
      </w:pPr>
      <w:r>
        <w:rPr>
          <w:lang w:val="en-US"/>
        </w:rPr>
        <w:t>A</w:t>
      </w:r>
      <w:r w:rsidRPr="00130342">
        <w:rPr>
          <w:lang w:val="en-US"/>
        </w:rPr>
        <w:t xml:space="preserve">ll prediction types </w:t>
      </w:r>
      <w:r w:rsidR="00E411F9">
        <w:rPr>
          <w:lang w:val="en-US"/>
        </w:rPr>
        <w:t>above</w:t>
      </w:r>
      <w:r w:rsidR="009D2C40">
        <w:rPr>
          <w:lang w:val="en-US"/>
        </w:rPr>
        <w:t>, in our view,</w:t>
      </w:r>
      <w:r w:rsidRPr="00130342">
        <w:rPr>
          <w:lang w:val="en-US"/>
        </w:rPr>
        <w:t xml:space="preserve"> will have an impact on RAN4 requirements and therefore a careful investigation need</w:t>
      </w:r>
      <w:r>
        <w:rPr>
          <w:lang w:val="en-US"/>
        </w:rPr>
        <w:t>s to be done</w:t>
      </w:r>
      <w:r w:rsidRPr="00130342">
        <w:rPr>
          <w:lang w:val="en-US"/>
        </w:rPr>
        <w:t>.</w:t>
      </w:r>
      <w:r w:rsidR="009B6F8F">
        <w:rPr>
          <w:lang w:val="en-US"/>
        </w:rPr>
        <w:br/>
      </w:r>
      <w:r w:rsidR="001F231B">
        <w:rPr>
          <w:lang w:val="en-US"/>
        </w:rPr>
        <w:t xml:space="preserve"> </w:t>
      </w:r>
    </w:p>
    <w:p w14:paraId="517F4CB4" w14:textId="730CEEB0" w:rsidR="00DD2676" w:rsidRPr="00C508BF" w:rsidRDefault="00DD2676">
      <w:pPr>
        <w:rPr>
          <w:lang w:val="en-US"/>
        </w:rPr>
      </w:pPr>
      <w:r w:rsidRPr="00705BC5">
        <w:rPr>
          <w:b/>
          <w:bCs/>
          <w:u w:val="single"/>
          <w:lang w:val="en-US"/>
        </w:rPr>
        <w:t xml:space="preserve">Observation </w:t>
      </w:r>
      <w:r w:rsidR="001523F0">
        <w:rPr>
          <w:b/>
          <w:bCs/>
          <w:u w:val="single"/>
          <w:lang w:val="en-US"/>
        </w:rPr>
        <w:t>1</w:t>
      </w:r>
      <w:r>
        <w:rPr>
          <w:lang w:val="en-US"/>
        </w:rPr>
        <w:t xml:space="preserve">: </w:t>
      </w:r>
      <w:r w:rsidR="00705BC5">
        <w:rPr>
          <w:lang w:val="en-US"/>
        </w:rPr>
        <w:t>A</w:t>
      </w:r>
      <w:r w:rsidR="00705BC5" w:rsidRPr="00130342">
        <w:rPr>
          <w:lang w:val="en-US"/>
        </w:rPr>
        <w:t>ll prediction types being explored by RAN2</w:t>
      </w:r>
      <w:r w:rsidR="00705BC5">
        <w:rPr>
          <w:lang w:val="en-US"/>
        </w:rPr>
        <w:t>, in our view,</w:t>
      </w:r>
      <w:r w:rsidR="00705BC5" w:rsidRPr="00130342">
        <w:rPr>
          <w:lang w:val="en-US"/>
        </w:rPr>
        <w:t xml:space="preserve"> will have an impact on RAN4 requirements</w:t>
      </w:r>
      <w:r w:rsidR="00705BC5">
        <w:rPr>
          <w:lang w:val="en-US"/>
        </w:rPr>
        <w:t>.</w:t>
      </w:r>
      <w:r w:rsidR="009B6F8F">
        <w:rPr>
          <w:lang w:val="en-US"/>
        </w:rPr>
        <w:br/>
      </w:r>
    </w:p>
    <w:p w14:paraId="00B7CA8B" w14:textId="5BE9FAA0" w:rsidR="00731BAE" w:rsidRDefault="00031F2A">
      <w:pPr>
        <w:rPr>
          <w:lang w:val="en-US"/>
        </w:rPr>
      </w:pPr>
      <w:r>
        <w:rPr>
          <w:lang w:val="en-US"/>
        </w:rPr>
        <w:t>Before a detail analysis of impact on RAN4 requirements can be</w:t>
      </w:r>
      <w:r w:rsidR="00BE1197">
        <w:rPr>
          <w:lang w:val="en-US"/>
        </w:rPr>
        <w:t xml:space="preserve"> done, a common understanding</w:t>
      </w:r>
      <w:r w:rsidR="00BD23E4">
        <w:rPr>
          <w:lang w:val="en-US"/>
        </w:rPr>
        <w:t xml:space="preserve"> of </w:t>
      </w:r>
      <w:r w:rsidR="005C1016">
        <w:rPr>
          <w:lang w:val="en-US"/>
        </w:rPr>
        <w:t xml:space="preserve">the </w:t>
      </w:r>
      <w:r w:rsidR="00BD23E4">
        <w:rPr>
          <w:lang w:val="en-US"/>
        </w:rPr>
        <w:t>term “</w:t>
      </w:r>
      <w:r w:rsidR="00BD23E4" w:rsidRPr="00A7634F">
        <w:rPr>
          <w:i/>
          <w:iCs/>
          <w:lang w:val="en-US"/>
        </w:rPr>
        <w:t>prediction</w:t>
      </w:r>
      <w:r w:rsidR="00BD23E4">
        <w:rPr>
          <w:lang w:val="en-US"/>
        </w:rPr>
        <w:t xml:space="preserve">” and </w:t>
      </w:r>
      <w:r w:rsidR="00A7634F">
        <w:rPr>
          <w:lang w:val="en-US"/>
        </w:rPr>
        <w:t>“</w:t>
      </w:r>
      <w:r w:rsidR="00BD23E4" w:rsidRPr="00A7634F">
        <w:rPr>
          <w:i/>
          <w:iCs/>
          <w:lang w:val="en-US"/>
        </w:rPr>
        <w:t>predicted measurement</w:t>
      </w:r>
      <w:r w:rsidR="005C1016">
        <w:rPr>
          <w:i/>
          <w:iCs/>
          <w:lang w:val="en-US"/>
        </w:rPr>
        <w:t>/event</w:t>
      </w:r>
      <w:r w:rsidR="00A7634F">
        <w:rPr>
          <w:lang w:val="en-US"/>
        </w:rPr>
        <w:t>”</w:t>
      </w:r>
      <w:r w:rsidR="00BD23E4">
        <w:rPr>
          <w:lang w:val="en-US"/>
        </w:rPr>
        <w:t xml:space="preserve"> needs to be </w:t>
      </w:r>
      <w:r w:rsidR="0019766D">
        <w:rPr>
          <w:lang w:val="en-US"/>
        </w:rPr>
        <w:t>established</w:t>
      </w:r>
      <w:r w:rsidR="00F377D5">
        <w:rPr>
          <w:lang w:val="en-US"/>
        </w:rPr>
        <w:t xml:space="preserve"> in RAN4</w:t>
      </w:r>
      <w:r w:rsidR="0019766D">
        <w:rPr>
          <w:lang w:val="en-US"/>
        </w:rPr>
        <w:t xml:space="preserve">. </w:t>
      </w:r>
      <w:r w:rsidR="00A7634F">
        <w:rPr>
          <w:lang w:val="en-US"/>
        </w:rPr>
        <w:t>“</w:t>
      </w:r>
      <w:r w:rsidR="00A7634F" w:rsidRPr="00A7634F">
        <w:rPr>
          <w:i/>
          <w:iCs/>
          <w:lang w:val="en-US"/>
        </w:rPr>
        <w:t>prediction</w:t>
      </w:r>
      <w:r w:rsidR="00A7634F">
        <w:rPr>
          <w:lang w:val="en-US"/>
        </w:rPr>
        <w:t xml:space="preserve">” in our view should refer to the process of </w:t>
      </w:r>
      <w:r w:rsidR="00B4218A">
        <w:rPr>
          <w:lang w:val="en-US"/>
        </w:rPr>
        <w:t>using a trained AI/ML model to produce output(s)</w:t>
      </w:r>
      <w:r w:rsidR="005021CF">
        <w:rPr>
          <w:lang w:val="en-US"/>
        </w:rPr>
        <w:t xml:space="preserve">. </w:t>
      </w:r>
      <w:r w:rsidR="00EB5F69">
        <w:rPr>
          <w:lang w:val="en-US"/>
        </w:rPr>
        <w:t>And the term “</w:t>
      </w:r>
      <w:r w:rsidR="00EB5F69" w:rsidRPr="00005A98">
        <w:rPr>
          <w:i/>
          <w:iCs/>
          <w:lang w:val="en-US"/>
        </w:rPr>
        <w:t xml:space="preserve">predicted </w:t>
      </w:r>
      <w:r w:rsidR="00EB5F69">
        <w:rPr>
          <w:i/>
          <w:iCs/>
          <w:lang w:val="en-US"/>
        </w:rPr>
        <w:t>measurement/event</w:t>
      </w:r>
      <w:r w:rsidR="00EB5F69">
        <w:rPr>
          <w:lang w:val="en-US"/>
        </w:rPr>
        <w:t xml:space="preserve">” should refer to the </w:t>
      </w:r>
      <w:r w:rsidR="00EB5F69" w:rsidRPr="00763E28">
        <w:rPr>
          <w:lang w:val="en-US"/>
        </w:rPr>
        <w:t>output</w:t>
      </w:r>
      <w:r w:rsidR="00EB5F69">
        <w:rPr>
          <w:lang w:val="en-US"/>
        </w:rPr>
        <w:t xml:space="preserve"> of the AI/ML model. </w:t>
      </w:r>
      <w:r w:rsidR="00327381">
        <w:rPr>
          <w:lang w:val="en-US"/>
        </w:rPr>
        <w:t>“</w:t>
      </w:r>
      <w:r w:rsidR="00327381" w:rsidRPr="00A7634F">
        <w:rPr>
          <w:i/>
          <w:iCs/>
          <w:lang w:val="en-US"/>
        </w:rPr>
        <w:t>prediction</w:t>
      </w:r>
      <w:r w:rsidR="00327381">
        <w:rPr>
          <w:lang w:val="en-US"/>
        </w:rPr>
        <w:t>” as a process will have an im</w:t>
      </w:r>
      <w:r w:rsidR="00FE1725">
        <w:rPr>
          <w:lang w:val="en-US"/>
        </w:rPr>
        <w:t>pact on the core requirement</w:t>
      </w:r>
      <w:r w:rsidR="00621FEF">
        <w:rPr>
          <w:lang w:val="en-US"/>
        </w:rPr>
        <w:t xml:space="preserve"> for mobility</w:t>
      </w:r>
      <w:r w:rsidR="00FE1725">
        <w:rPr>
          <w:lang w:val="en-US"/>
        </w:rPr>
        <w:t xml:space="preserve"> </w:t>
      </w:r>
      <w:r w:rsidR="002E4270">
        <w:rPr>
          <w:lang w:val="en-US"/>
        </w:rPr>
        <w:t xml:space="preserve">and </w:t>
      </w:r>
      <w:r w:rsidR="00FC7E28">
        <w:rPr>
          <w:lang w:val="en-US"/>
        </w:rPr>
        <w:t xml:space="preserve">the accuracy of </w:t>
      </w:r>
      <w:r w:rsidR="002E4270">
        <w:rPr>
          <w:lang w:val="en-US"/>
        </w:rPr>
        <w:t>“</w:t>
      </w:r>
      <w:r w:rsidR="002E4270" w:rsidRPr="00005A98">
        <w:rPr>
          <w:i/>
          <w:iCs/>
          <w:lang w:val="en-US"/>
        </w:rPr>
        <w:t xml:space="preserve">predicted </w:t>
      </w:r>
      <w:r w:rsidR="002E4270">
        <w:rPr>
          <w:i/>
          <w:iCs/>
          <w:lang w:val="en-US"/>
        </w:rPr>
        <w:t>measurement/event</w:t>
      </w:r>
      <w:r w:rsidR="002E4270">
        <w:rPr>
          <w:lang w:val="en-US"/>
        </w:rPr>
        <w:t>” will have an impact on the performance requirement</w:t>
      </w:r>
      <w:r w:rsidR="00621FEF">
        <w:rPr>
          <w:lang w:val="en-US"/>
        </w:rPr>
        <w:t xml:space="preserve"> for mobility</w:t>
      </w:r>
      <w:r w:rsidR="002E4270">
        <w:rPr>
          <w:lang w:val="en-US"/>
        </w:rPr>
        <w:t xml:space="preserve">. </w:t>
      </w:r>
      <w:r w:rsidR="00724CC7">
        <w:rPr>
          <w:lang w:val="en-US"/>
        </w:rPr>
        <w:t>For mobility purposes, depending on the framework defined by RAN2, UE may be configured to report predicted measurement or event. For measurement prediction the UE can be configured to report temporal/spatial/frequency prediction. For event prediction direct and in-direct event prediction</w:t>
      </w:r>
      <w:r w:rsidR="00D87B5B">
        <w:rPr>
          <w:lang w:val="en-US"/>
        </w:rPr>
        <w:t>s</w:t>
      </w:r>
      <w:r w:rsidR="00724CC7">
        <w:rPr>
          <w:lang w:val="en-US"/>
        </w:rPr>
        <w:t xml:space="preserve"> </w:t>
      </w:r>
      <w:r w:rsidR="00D87B5B">
        <w:rPr>
          <w:lang w:val="en-US"/>
        </w:rPr>
        <w:t>are</w:t>
      </w:r>
      <w:r w:rsidR="00724CC7">
        <w:rPr>
          <w:lang w:val="en-US"/>
        </w:rPr>
        <w:t xml:space="preserve"> under discussion in RAN2.</w:t>
      </w:r>
      <w:r w:rsidR="00B348A1">
        <w:rPr>
          <w:lang w:val="en-US"/>
        </w:rPr>
        <w:t xml:space="preserve"> From RAN4 point of view, </w:t>
      </w:r>
      <w:r w:rsidR="00FA57E5">
        <w:rPr>
          <w:lang w:val="en-US"/>
        </w:rPr>
        <w:t xml:space="preserve">the </w:t>
      </w:r>
      <w:r w:rsidR="00D87B5B">
        <w:rPr>
          <w:lang w:val="en-US"/>
        </w:rPr>
        <w:t>impact of measurement and event predictions on RAN4</w:t>
      </w:r>
      <w:r w:rsidR="00FA57E5">
        <w:rPr>
          <w:lang w:val="en-US"/>
        </w:rPr>
        <w:t xml:space="preserve"> requirements</w:t>
      </w:r>
      <w:r w:rsidR="001C53ED">
        <w:rPr>
          <w:lang w:val="en-US"/>
        </w:rPr>
        <w:t xml:space="preserve"> needs to be studied</w:t>
      </w:r>
      <w:r w:rsidR="00FA57E5">
        <w:rPr>
          <w:lang w:val="en-US"/>
        </w:rPr>
        <w:t>.</w:t>
      </w:r>
      <w:r w:rsidR="00D87B5B">
        <w:rPr>
          <w:lang w:val="en-US"/>
        </w:rPr>
        <w:t xml:space="preserve"> </w:t>
      </w:r>
    </w:p>
    <w:p w14:paraId="20B45B0B" w14:textId="2F007CF0" w:rsidR="00A7634F" w:rsidRDefault="00F230A3">
      <w:pPr>
        <w:rPr>
          <w:lang w:val="en-US"/>
        </w:rPr>
      </w:pPr>
      <w:r>
        <w:rPr>
          <w:lang w:val="en-US"/>
        </w:rPr>
        <w:t>To further clarify prediction as a process, a</w:t>
      </w:r>
      <w:r w:rsidR="005021CF">
        <w:rPr>
          <w:lang w:val="en-US"/>
        </w:rPr>
        <w:t>n illustration is</w:t>
      </w:r>
      <w:r w:rsidR="00B4218A">
        <w:rPr>
          <w:lang w:val="en-US"/>
        </w:rPr>
        <w:t xml:space="preserve"> </w:t>
      </w:r>
      <w:r w:rsidR="006B199F">
        <w:rPr>
          <w:lang w:val="en-US"/>
        </w:rPr>
        <w:t>given</w:t>
      </w:r>
      <w:r w:rsidR="00B4218A">
        <w:rPr>
          <w:lang w:val="en-US"/>
        </w:rPr>
        <w:t xml:space="preserve"> in </w:t>
      </w:r>
      <w:r w:rsidR="009B6F8F">
        <w:rPr>
          <w:lang w:val="en-US"/>
        </w:rPr>
        <w:fldChar w:fldCharType="begin"/>
      </w:r>
      <w:r w:rsidR="009B6F8F">
        <w:rPr>
          <w:lang w:val="en-US"/>
        </w:rPr>
        <w:instrText xml:space="preserve"> REF _Ref178777963 \h </w:instrText>
      </w:r>
      <w:r w:rsidR="009B6F8F">
        <w:rPr>
          <w:lang w:val="en-US"/>
        </w:rPr>
      </w:r>
      <w:r w:rsidR="009B6F8F">
        <w:rPr>
          <w:lang w:val="en-US"/>
        </w:rPr>
        <w:fldChar w:fldCharType="separate"/>
      </w:r>
      <w:r w:rsidR="009B6F8F">
        <w:t xml:space="preserve">Figure </w:t>
      </w:r>
      <w:r w:rsidR="009B6F8F">
        <w:rPr>
          <w:noProof/>
        </w:rPr>
        <w:t>1</w:t>
      </w:r>
      <w:r w:rsidR="009B6F8F">
        <w:rPr>
          <w:lang w:val="en-US"/>
        </w:rPr>
        <w:fldChar w:fldCharType="end"/>
      </w:r>
      <w:r w:rsidR="00C00DCC">
        <w:rPr>
          <w:lang w:val="en-US"/>
        </w:rPr>
        <w:t xml:space="preserve"> that shows both pre-prediction phase and prediction phase. Pre-prediction phase represents the </w:t>
      </w:r>
      <w:r w:rsidR="00E0329F">
        <w:rPr>
          <w:lang w:val="en-US"/>
        </w:rPr>
        <w:t xml:space="preserve">time taken by UE to perform L1/L3 measurements to generate input for the AI/ML model. </w:t>
      </w:r>
      <w:r w:rsidR="00883BEB">
        <w:rPr>
          <w:lang w:val="en-US"/>
        </w:rPr>
        <w:t xml:space="preserve">Prediction phase highlights the process of </w:t>
      </w:r>
      <w:r w:rsidR="00E37B0B">
        <w:rPr>
          <w:lang w:val="en-US"/>
        </w:rPr>
        <w:t>providing an</w:t>
      </w:r>
      <w:r w:rsidR="00883BEB">
        <w:rPr>
          <w:lang w:val="en-US"/>
        </w:rPr>
        <w:t xml:space="preserve"> input</w:t>
      </w:r>
      <w:r w:rsidR="00E37B0B">
        <w:rPr>
          <w:lang w:val="en-US"/>
        </w:rPr>
        <w:t xml:space="preserve"> to the AI/ML model and receiving an output from the model. </w:t>
      </w:r>
      <w:r w:rsidR="00B8725F">
        <w:rPr>
          <w:lang w:val="en-US"/>
        </w:rPr>
        <w:t xml:space="preserve">The prediction phase shown in </w:t>
      </w:r>
      <w:r w:rsidR="00B8725F">
        <w:rPr>
          <w:lang w:val="en-US"/>
        </w:rPr>
        <w:fldChar w:fldCharType="begin"/>
      </w:r>
      <w:r w:rsidR="00B8725F">
        <w:rPr>
          <w:lang w:val="en-US"/>
        </w:rPr>
        <w:instrText xml:space="preserve"> REF _Ref178777963 \h </w:instrText>
      </w:r>
      <w:r w:rsidR="00B8725F">
        <w:rPr>
          <w:lang w:val="en-US"/>
        </w:rPr>
      </w:r>
      <w:r w:rsidR="00B8725F">
        <w:rPr>
          <w:lang w:val="en-US"/>
        </w:rPr>
        <w:fldChar w:fldCharType="separate"/>
      </w:r>
      <w:r w:rsidR="00B8725F">
        <w:t xml:space="preserve">Figure </w:t>
      </w:r>
      <w:r w:rsidR="00B8725F">
        <w:rPr>
          <w:noProof/>
        </w:rPr>
        <w:t>1</w:t>
      </w:r>
      <w:r w:rsidR="00B8725F">
        <w:rPr>
          <w:lang w:val="en-US"/>
        </w:rPr>
        <w:fldChar w:fldCharType="end"/>
      </w:r>
      <w:r w:rsidR="00C015D0">
        <w:rPr>
          <w:lang w:val="en-US"/>
        </w:rPr>
        <w:t xml:space="preserve"> is </w:t>
      </w:r>
      <w:r w:rsidR="002E5B6A">
        <w:rPr>
          <w:lang w:val="en-US"/>
        </w:rPr>
        <w:t>like</w:t>
      </w:r>
      <w:r w:rsidR="00C015D0">
        <w:rPr>
          <w:lang w:val="en-US"/>
        </w:rPr>
        <w:t xml:space="preserve"> AI/ML model inference process defined in TR38.843</w:t>
      </w:r>
      <w:r w:rsidR="00600C03">
        <w:rPr>
          <w:lang w:val="en-US"/>
        </w:rPr>
        <w:t xml:space="preserve">, </w:t>
      </w:r>
      <w:r w:rsidR="00600C03" w:rsidRPr="00C508BF">
        <w:rPr>
          <w:lang w:val="en-US"/>
        </w:rPr>
        <w:t>where “</w:t>
      </w:r>
      <w:r w:rsidR="00600C03" w:rsidRPr="00C508BF">
        <w:rPr>
          <w:rFonts w:ascii="Times New Roman Italic" w:hAnsi="Times New Roman Italic" w:cs="Times New Roman Italic"/>
          <w:i/>
          <w:lang w:val="en-US"/>
        </w:rPr>
        <w:t>AI/ML model inference</w:t>
      </w:r>
      <w:r w:rsidR="00600C03" w:rsidRPr="00C508BF">
        <w:rPr>
          <w:lang w:val="en-US"/>
        </w:rPr>
        <w:t xml:space="preserve">” is defined as </w:t>
      </w:r>
      <w:r w:rsidR="00600C03" w:rsidRPr="00C508BF">
        <w:rPr>
          <w:rFonts w:ascii="Times New Roman Italic" w:hAnsi="Times New Roman Italic" w:cs="Times New Roman Italic"/>
          <w:i/>
          <w:lang w:val="en-US"/>
        </w:rPr>
        <w:t>a process of using a trained AI/ML model to produce a set of outputs based on a set of inputs</w:t>
      </w:r>
      <w:r w:rsidR="00600C03" w:rsidRPr="00C508BF">
        <w:rPr>
          <w:lang w:val="en-US"/>
        </w:rPr>
        <w:t xml:space="preserve">. </w:t>
      </w:r>
      <w:r w:rsidR="00600C03">
        <w:rPr>
          <w:lang w:val="en-US"/>
        </w:rPr>
        <w:t xml:space="preserve">The same definition can be used for spatial and frequency predictions. For temporal prediction </w:t>
      </w:r>
      <w:r w:rsidR="00600C03" w:rsidRPr="00C508BF">
        <w:rPr>
          <w:lang w:val="en-US"/>
        </w:rPr>
        <w:t>it needs to be clarified that</w:t>
      </w:r>
      <w:r w:rsidR="00600C03">
        <w:rPr>
          <w:lang w:val="en-US"/>
        </w:rPr>
        <w:t xml:space="preserve"> “temporal prediction”</w:t>
      </w:r>
      <w:r w:rsidR="00600C03" w:rsidRPr="00C508BF">
        <w:rPr>
          <w:lang w:val="en-US"/>
        </w:rPr>
        <w:t xml:space="preserve"> </w:t>
      </w:r>
      <w:r w:rsidR="00600C03">
        <w:rPr>
          <w:lang w:val="en-US"/>
        </w:rPr>
        <w:t xml:space="preserve">is </w:t>
      </w:r>
      <w:r w:rsidR="00600C03" w:rsidRPr="00C508BF">
        <w:rPr>
          <w:rFonts w:ascii="Times New Roman Italic" w:hAnsi="Times New Roman Italic" w:cs="Times New Roman Italic"/>
          <w:i/>
          <w:lang w:val="en-US"/>
        </w:rPr>
        <w:t>a process of using a trained AI/ML model to produce a set of output</w:t>
      </w:r>
      <w:r w:rsidR="00600C03">
        <w:rPr>
          <w:rFonts w:ascii="Times New Roman Italic" w:hAnsi="Times New Roman Italic" w:cs="Times New Roman Italic"/>
          <w:i/>
          <w:lang w:val="en-US"/>
        </w:rPr>
        <w:t>(</w:t>
      </w:r>
      <w:r w:rsidR="00600C03" w:rsidRPr="00C508BF">
        <w:rPr>
          <w:rFonts w:ascii="Times New Roman Italic" w:hAnsi="Times New Roman Italic" w:cs="Times New Roman Italic"/>
          <w:i/>
          <w:lang w:val="en-US"/>
        </w:rPr>
        <w:t>s</w:t>
      </w:r>
      <w:r w:rsidR="00600C03">
        <w:rPr>
          <w:rFonts w:ascii="Times New Roman Italic" w:hAnsi="Times New Roman Italic" w:cs="Times New Roman Italic"/>
          <w:i/>
          <w:lang w:val="en-US"/>
        </w:rPr>
        <w:t>)</w:t>
      </w:r>
      <w:r w:rsidR="00600C03" w:rsidRPr="00C508BF">
        <w:rPr>
          <w:rFonts w:ascii="Times New Roman Italic" w:hAnsi="Times New Roman Italic" w:cs="Times New Roman Italic"/>
          <w:i/>
          <w:lang w:val="en-US"/>
        </w:rPr>
        <w:t xml:space="preserve"> based on a set of input</w:t>
      </w:r>
      <w:r w:rsidR="00600C03">
        <w:rPr>
          <w:rFonts w:ascii="Times New Roman Italic" w:hAnsi="Times New Roman Italic" w:cs="Times New Roman Italic"/>
          <w:i/>
          <w:lang w:val="en-US"/>
        </w:rPr>
        <w:t>(</w:t>
      </w:r>
      <w:r w:rsidR="00600C03" w:rsidRPr="00C508BF">
        <w:rPr>
          <w:rFonts w:ascii="Times New Roman Italic" w:hAnsi="Times New Roman Italic" w:cs="Times New Roman Italic"/>
          <w:i/>
          <w:lang w:val="en-US"/>
        </w:rPr>
        <w:t>s</w:t>
      </w:r>
      <w:r w:rsidR="00600C03">
        <w:rPr>
          <w:rFonts w:ascii="Times New Roman Italic" w:hAnsi="Times New Roman Italic" w:cs="Times New Roman Italic"/>
          <w:i/>
          <w:lang w:val="en-US"/>
        </w:rPr>
        <w:t>), where the output of the model should remain valid at a future reference time</w:t>
      </w:r>
      <w:r w:rsidR="00600C03" w:rsidRPr="00C508BF">
        <w:rPr>
          <w:lang w:val="en-US"/>
        </w:rPr>
        <w:t>.</w:t>
      </w:r>
      <w:r w:rsidR="00600C03" w:rsidRPr="00C508BF">
        <w:rPr>
          <w:lang w:val="en-US"/>
        </w:rPr>
        <w:br/>
      </w:r>
      <w:r w:rsidR="005C7AEF">
        <w:rPr>
          <w:lang w:val="en-US"/>
        </w:rPr>
        <w:br/>
      </w:r>
    </w:p>
    <w:p w14:paraId="7B79F49C" w14:textId="26B73E5E" w:rsidR="007E7572" w:rsidRDefault="00763ADA" w:rsidP="007E7572">
      <w:pPr>
        <w:keepNext/>
        <w:jc w:val="center"/>
      </w:pPr>
      <w:r w:rsidRPr="00763ADA">
        <w:rPr>
          <w:noProof/>
        </w:rPr>
        <w:drawing>
          <wp:inline distT="0" distB="0" distL="0" distR="0" wp14:anchorId="5EE063A1" wp14:editId="3C1E4C52">
            <wp:extent cx="6120765" cy="1249045"/>
            <wp:effectExtent l="0" t="0" r="0" b="0"/>
            <wp:docPr id="1647922073" name="Picture 164792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26334" name=""/>
                    <pic:cNvPicPr/>
                  </pic:nvPicPr>
                  <pic:blipFill>
                    <a:blip r:embed="rId11"/>
                    <a:stretch>
                      <a:fillRect/>
                    </a:stretch>
                  </pic:blipFill>
                  <pic:spPr>
                    <a:xfrm>
                      <a:off x="0" y="0"/>
                      <a:ext cx="6120765" cy="1249045"/>
                    </a:xfrm>
                    <a:prstGeom prst="rect">
                      <a:avLst/>
                    </a:prstGeom>
                  </pic:spPr>
                </pic:pic>
              </a:graphicData>
            </a:graphic>
          </wp:inline>
        </w:drawing>
      </w:r>
    </w:p>
    <w:p w14:paraId="51B62408" w14:textId="4772E649" w:rsidR="00F33EF9" w:rsidRDefault="007E7572" w:rsidP="007E7572">
      <w:pPr>
        <w:pStyle w:val="Caption"/>
        <w:jc w:val="center"/>
        <w:rPr>
          <w:lang w:val="en-US"/>
        </w:rPr>
      </w:pPr>
      <w:bookmarkStart w:id="4" w:name="_Ref178777963"/>
      <w:r>
        <w:t xml:space="preserve">Figure </w:t>
      </w:r>
      <w:r>
        <w:fldChar w:fldCharType="begin"/>
      </w:r>
      <w:r>
        <w:instrText xml:space="preserve"> SEQ Figure \* ARABIC </w:instrText>
      </w:r>
      <w:r>
        <w:fldChar w:fldCharType="separate"/>
      </w:r>
      <w:r>
        <w:rPr>
          <w:noProof/>
        </w:rPr>
        <w:t>1</w:t>
      </w:r>
      <w:r>
        <w:fldChar w:fldCharType="end"/>
      </w:r>
      <w:bookmarkEnd w:id="4"/>
      <w:r>
        <w:t>. Illustration of prediction.</w:t>
      </w:r>
    </w:p>
    <w:p w14:paraId="1BA0E19A" w14:textId="50A29382" w:rsidR="004160BF" w:rsidRDefault="003E3FE4">
      <w:pPr>
        <w:rPr>
          <w:lang w:val="en-US"/>
        </w:rPr>
      </w:pPr>
      <w:r>
        <w:rPr>
          <w:rFonts w:ascii="Times New Roman Bold" w:hAnsi="Times New Roman Bold" w:cs="Times New Roman Bold"/>
          <w:b/>
          <w:u w:val="single"/>
          <w:lang w:val="en-US"/>
        </w:rPr>
        <w:br/>
      </w:r>
      <w:r w:rsidR="008A6EF2" w:rsidRPr="00130342">
        <w:rPr>
          <w:rFonts w:ascii="Times New Roman Bold" w:hAnsi="Times New Roman Bold" w:cs="Times New Roman Bold"/>
          <w:b/>
          <w:u w:val="single"/>
          <w:lang w:val="en-US"/>
        </w:rPr>
        <w:t>Proposal 1</w:t>
      </w:r>
      <w:r w:rsidR="008A6EF2" w:rsidRPr="00130342">
        <w:rPr>
          <w:lang w:val="en-US"/>
        </w:rPr>
        <w:t>:  RAN4 to study requirements for temporal prediction, spatial prediction, and frequency prediction</w:t>
      </w:r>
      <w:r w:rsidR="008A6EF2">
        <w:rPr>
          <w:lang w:val="en-US"/>
        </w:rPr>
        <w:t xml:space="preserve"> based on </w:t>
      </w:r>
      <w:r w:rsidR="004160BF">
        <w:rPr>
          <w:lang w:val="en-US"/>
        </w:rPr>
        <w:t xml:space="preserve">the outcome of </w:t>
      </w:r>
      <w:r w:rsidR="008A6EF2">
        <w:rPr>
          <w:lang w:val="en-US"/>
        </w:rPr>
        <w:t>RAN2 evaluation</w:t>
      </w:r>
      <w:r w:rsidR="004160BF">
        <w:rPr>
          <w:lang w:val="en-US"/>
        </w:rPr>
        <w:t>s</w:t>
      </w:r>
      <w:r w:rsidR="008A6EF2" w:rsidRPr="00130342">
        <w:rPr>
          <w:lang w:val="en-US"/>
        </w:rPr>
        <w:t>.</w:t>
      </w:r>
      <w:r w:rsidR="002C795F">
        <w:rPr>
          <w:lang w:val="en-US"/>
        </w:rPr>
        <w:br/>
      </w:r>
    </w:p>
    <w:p w14:paraId="2B0AB440" w14:textId="1792CAC3" w:rsidR="008A6EF2" w:rsidRPr="00C508BF" w:rsidRDefault="004160BF">
      <w:pPr>
        <w:rPr>
          <w:lang w:val="en-US"/>
        </w:rPr>
      </w:pPr>
      <w:r w:rsidRPr="00494AB5">
        <w:rPr>
          <w:b/>
          <w:bCs/>
          <w:u w:val="single"/>
          <w:lang w:val="en-US"/>
        </w:rPr>
        <w:t>Proposal 2</w:t>
      </w:r>
      <w:r>
        <w:rPr>
          <w:lang w:val="en-US"/>
        </w:rPr>
        <w:t>: RAN4 to study requirements for event prediction based on the outcome of RAN2 evaluations.</w:t>
      </w:r>
      <w:r w:rsidR="001C7D9C">
        <w:rPr>
          <w:lang w:val="en-US"/>
        </w:rPr>
        <w:br/>
      </w:r>
    </w:p>
    <w:p w14:paraId="58D628D4" w14:textId="4598A9D9" w:rsidR="003E4A37" w:rsidRPr="00C508BF" w:rsidRDefault="009E43D6">
      <w:pPr>
        <w:rPr>
          <w:lang w:val="en-US"/>
        </w:rPr>
      </w:pPr>
      <w:r w:rsidRPr="00C508BF">
        <w:rPr>
          <w:rFonts w:ascii="Times New Roman Bold" w:hAnsi="Times New Roman Bold" w:cs="Times New Roman Bold"/>
          <w:b/>
          <w:u w:val="single"/>
          <w:lang w:val="en-US"/>
        </w:rPr>
        <w:lastRenderedPageBreak/>
        <w:t xml:space="preserve">Proposal </w:t>
      </w:r>
      <w:r w:rsidR="002C795F">
        <w:rPr>
          <w:rFonts w:ascii="Times New Roman Bold" w:hAnsi="Times New Roman Bold" w:cs="Times New Roman Bold"/>
          <w:b/>
          <w:u w:val="single"/>
          <w:lang w:val="en-US"/>
        </w:rPr>
        <w:t>3</w:t>
      </w:r>
      <w:r w:rsidRPr="00C508BF">
        <w:rPr>
          <w:lang w:val="en-US"/>
        </w:rPr>
        <w:t xml:space="preserve">: </w:t>
      </w:r>
      <w:r w:rsidR="00D47221">
        <w:rPr>
          <w:lang w:val="en-US"/>
        </w:rPr>
        <w:t xml:space="preserve">RAN4 to use </w:t>
      </w:r>
      <w:r w:rsidRPr="00C508BF">
        <w:rPr>
          <w:lang w:val="en-US"/>
        </w:rPr>
        <w:t xml:space="preserve">definition of </w:t>
      </w:r>
      <w:r w:rsidRPr="00C508BF">
        <w:rPr>
          <w:rFonts w:ascii="Times New Roman Italic" w:hAnsi="Times New Roman Italic" w:cs="Times New Roman Italic"/>
          <w:i/>
          <w:lang w:val="en-US"/>
        </w:rPr>
        <w:t xml:space="preserve">AI/ML model inference </w:t>
      </w:r>
      <w:r w:rsidRPr="00C508BF">
        <w:rPr>
          <w:lang w:val="en-US"/>
        </w:rPr>
        <w:t>from TR38.843</w:t>
      </w:r>
      <w:r w:rsidRPr="00C508BF">
        <w:rPr>
          <w:rFonts w:ascii="Times New Roman Italic" w:hAnsi="Times New Roman Italic" w:cs="Times New Roman Italic"/>
          <w:i/>
          <w:lang w:val="en-US"/>
        </w:rPr>
        <w:t xml:space="preserve"> </w:t>
      </w:r>
      <w:r w:rsidR="00D47221">
        <w:rPr>
          <w:rFonts w:ascii="Times New Roman Italic" w:hAnsi="Times New Roman Italic" w:cs="Times New Roman Italic"/>
          <w:iCs/>
          <w:lang w:val="en-US"/>
        </w:rPr>
        <w:t>for spatial and frequency prediction</w:t>
      </w:r>
      <w:r w:rsidR="0021718F">
        <w:rPr>
          <w:rFonts w:ascii="Times New Roman Italic" w:hAnsi="Times New Roman Italic" w:cs="Times New Roman Italic"/>
          <w:iCs/>
          <w:lang w:val="en-US"/>
        </w:rPr>
        <w:t>s</w:t>
      </w:r>
      <w:r w:rsidR="00D47221">
        <w:rPr>
          <w:rFonts w:ascii="Times New Roman Italic" w:hAnsi="Times New Roman Italic" w:cs="Times New Roman Italic"/>
          <w:iCs/>
          <w:lang w:val="en-US"/>
        </w:rPr>
        <w:t xml:space="preserve"> while discussing the </w:t>
      </w:r>
      <w:r w:rsidRPr="00C508BF">
        <w:rPr>
          <w:lang w:val="en-US"/>
        </w:rPr>
        <w:t>impact of spatial and frequency predictions on RAN4 requirements.</w:t>
      </w:r>
      <w:r w:rsidRPr="00C508BF">
        <w:rPr>
          <w:lang w:val="en-US"/>
        </w:rPr>
        <w:br/>
      </w:r>
    </w:p>
    <w:p w14:paraId="396B15EE" w14:textId="27262FEF" w:rsidR="003E4A37" w:rsidRPr="00C508BF" w:rsidRDefault="009E43D6">
      <w:pPr>
        <w:rPr>
          <w:rFonts w:ascii="Times New Roman Italic" w:hAnsi="Times New Roman Italic" w:cs="Times New Roman Italic"/>
          <w:i/>
          <w:lang w:val="en-US"/>
        </w:rPr>
      </w:pPr>
      <w:r w:rsidRPr="00C508BF">
        <w:rPr>
          <w:rFonts w:ascii="Times New Roman Bold" w:hAnsi="Times New Roman Bold" w:cs="Times New Roman Bold"/>
          <w:b/>
          <w:u w:val="single"/>
          <w:lang w:val="en-US"/>
        </w:rPr>
        <w:t xml:space="preserve">Proposal </w:t>
      </w:r>
      <w:r w:rsidR="002C795F">
        <w:rPr>
          <w:rFonts w:ascii="Times New Roman Bold" w:hAnsi="Times New Roman Bold" w:cs="Times New Roman Bold"/>
          <w:b/>
          <w:u w:val="single"/>
          <w:lang w:val="en-US"/>
        </w:rPr>
        <w:t>4</w:t>
      </w:r>
      <w:r w:rsidRPr="00C508BF">
        <w:rPr>
          <w:lang w:val="en-US"/>
        </w:rPr>
        <w:t xml:space="preserve">: </w:t>
      </w:r>
      <w:r w:rsidR="0021718F">
        <w:rPr>
          <w:lang w:val="en-US"/>
        </w:rPr>
        <w:t xml:space="preserve">RAN4 to use </w:t>
      </w:r>
      <w:r w:rsidR="0065381B">
        <w:rPr>
          <w:lang w:val="en-US"/>
        </w:rPr>
        <w:t xml:space="preserve">the following definition of temporal prediction while discussing the impact of temporal prediction </w:t>
      </w:r>
      <w:r w:rsidR="0086597E">
        <w:rPr>
          <w:lang w:val="en-US"/>
        </w:rPr>
        <w:t>on RAN4 requirements. “</w:t>
      </w:r>
      <w:r w:rsidR="0086597E" w:rsidRPr="000545C3">
        <w:rPr>
          <w:i/>
          <w:iCs/>
          <w:u w:val="single"/>
          <w:lang w:val="en-US"/>
        </w:rPr>
        <w:t>T</w:t>
      </w:r>
      <w:r w:rsidRPr="000545C3">
        <w:rPr>
          <w:i/>
          <w:iCs/>
          <w:u w:val="single"/>
          <w:lang w:val="en-US"/>
        </w:rPr>
        <w:t xml:space="preserve">emporal prediction </w:t>
      </w:r>
      <w:r w:rsidR="0086597E" w:rsidRPr="000545C3">
        <w:rPr>
          <w:i/>
          <w:iCs/>
          <w:u w:val="single"/>
          <w:lang w:val="en-US"/>
        </w:rPr>
        <w:t>is</w:t>
      </w:r>
      <w:r w:rsidRPr="000545C3">
        <w:rPr>
          <w:u w:val="single"/>
          <w:lang w:val="en-US"/>
        </w:rPr>
        <w:t xml:space="preserve"> </w:t>
      </w:r>
      <w:r w:rsidR="00777682" w:rsidRPr="000545C3">
        <w:rPr>
          <w:rFonts w:ascii="Times New Roman Italic" w:hAnsi="Times New Roman Italic" w:cs="Times New Roman Italic"/>
          <w:i/>
          <w:u w:val="single"/>
          <w:lang w:val="en-US"/>
        </w:rPr>
        <w:t>a process of using a trained AI/ML model to produce a set of output(s) based on a set of input(s), where the output of the model should remain valid at a future reference time</w:t>
      </w:r>
      <w:r w:rsidRPr="000545C3">
        <w:rPr>
          <w:rFonts w:ascii="Times New Roman Italic" w:hAnsi="Times New Roman Italic" w:cs="Times New Roman Italic"/>
          <w:i/>
          <w:u w:val="single"/>
          <w:lang w:val="en-US"/>
        </w:rPr>
        <w:t>.</w:t>
      </w:r>
      <w:r w:rsidR="0086597E" w:rsidRPr="0086597E">
        <w:rPr>
          <w:rFonts w:ascii="Times New Roman Italic" w:hAnsi="Times New Roman Italic" w:cs="Times New Roman Italic"/>
          <w:iCs/>
          <w:lang w:val="en-US"/>
        </w:rPr>
        <w:t>”</w:t>
      </w:r>
      <w:r w:rsidRPr="00C508BF">
        <w:rPr>
          <w:rFonts w:ascii="Times New Roman Italic" w:hAnsi="Times New Roman Italic" w:cs="Times New Roman Italic"/>
          <w:i/>
          <w:lang w:val="en-US"/>
        </w:rPr>
        <w:br/>
      </w:r>
    </w:p>
    <w:p w14:paraId="5F21EB5F" w14:textId="31A18CBE" w:rsidR="003E4A37" w:rsidRPr="00C508BF" w:rsidRDefault="009E43D6">
      <w:pPr>
        <w:rPr>
          <w:rFonts w:ascii="Times New Roman Italic" w:hAnsi="Times New Roman Italic" w:cs="Times New Roman Italic"/>
          <w:i/>
          <w:lang w:val="en-US"/>
        </w:rPr>
      </w:pPr>
      <w:r w:rsidRPr="00C508BF">
        <w:rPr>
          <w:rFonts w:ascii="Times New Roman Bold" w:hAnsi="Times New Roman Bold" w:cs="Times New Roman Bold"/>
          <w:b/>
          <w:u w:val="single"/>
          <w:lang w:val="en-US"/>
        </w:rPr>
        <w:t xml:space="preserve">Proposal </w:t>
      </w:r>
      <w:r w:rsidR="002C795F">
        <w:rPr>
          <w:rFonts w:ascii="Times New Roman Bold" w:hAnsi="Times New Roman Bold" w:cs="Times New Roman Bold"/>
          <w:b/>
          <w:u w:val="single"/>
          <w:lang w:val="en-US"/>
        </w:rPr>
        <w:t>5</w:t>
      </w:r>
      <w:r w:rsidRPr="00C508BF">
        <w:rPr>
          <w:lang w:val="en-US"/>
        </w:rPr>
        <w:t>: Send an LS to RAN2 requesting to capture definition of temporal</w:t>
      </w:r>
      <w:r w:rsidR="008A2731">
        <w:rPr>
          <w:lang w:val="en-US"/>
        </w:rPr>
        <w:t>, spatial, and frequency</w:t>
      </w:r>
      <w:r w:rsidRPr="00C508BF">
        <w:rPr>
          <w:lang w:val="en-US"/>
        </w:rPr>
        <w:t xml:space="preserve"> prediction in TR38.744.</w:t>
      </w:r>
    </w:p>
    <w:p w14:paraId="3FAD74FF" w14:textId="77777777" w:rsidR="003E4A37" w:rsidRPr="00C508BF" w:rsidRDefault="003E4A37">
      <w:pPr>
        <w:rPr>
          <w:rFonts w:ascii="Times New Roman Italic" w:hAnsi="Times New Roman Italic" w:cs="Times New Roman Italic"/>
          <w:i/>
          <w:lang w:val="en-US"/>
        </w:rPr>
      </w:pPr>
    </w:p>
    <w:p w14:paraId="5F59D21D" w14:textId="1284DC9E" w:rsidR="003E4A37" w:rsidRPr="00C508BF" w:rsidRDefault="00D31EE3">
      <w:pPr>
        <w:pStyle w:val="Heading2"/>
        <w:rPr>
          <w:lang w:val="en-US"/>
        </w:rPr>
      </w:pPr>
      <w:r>
        <w:rPr>
          <w:lang w:val="en-US"/>
        </w:rPr>
        <w:t>Generalization of AI/ML based mobility</w:t>
      </w:r>
    </w:p>
    <w:p w14:paraId="62A25441" w14:textId="23A06C46" w:rsidR="003E4A37" w:rsidRDefault="009E43D6">
      <w:pPr>
        <w:rPr>
          <w:lang w:val="en-US"/>
        </w:rPr>
      </w:pPr>
      <w:r w:rsidRPr="00C508BF">
        <w:rPr>
          <w:lang w:val="en-US"/>
        </w:rPr>
        <w:t xml:space="preserve">RAN2#126 (R2-2404711) agreed on a work plan </w:t>
      </w:r>
      <w:r w:rsidR="00041F23">
        <w:rPr>
          <w:lang w:val="en-US"/>
        </w:rPr>
        <w:t xml:space="preserve">in </w:t>
      </w:r>
      <w:r w:rsidR="00041F23">
        <w:rPr>
          <w:lang w:val="en-US"/>
        </w:rPr>
        <w:fldChar w:fldCharType="begin"/>
      </w:r>
      <w:r w:rsidR="00041F23">
        <w:rPr>
          <w:lang w:val="en-US"/>
        </w:rPr>
        <w:instrText xml:space="preserve"> REF _Ref178779354 \h </w:instrText>
      </w:r>
      <w:r w:rsidR="00041F23">
        <w:rPr>
          <w:lang w:val="en-US"/>
        </w:rPr>
      </w:r>
      <w:r w:rsidR="00041F23">
        <w:rPr>
          <w:lang w:val="en-US"/>
        </w:rPr>
        <w:fldChar w:fldCharType="separate"/>
      </w:r>
      <w:r w:rsidR="00041F23">
        <w:t xml:space="preserve">Table </w:t>
      </w:r>
      <w:r w:rsidR="00041F23">
        <w:rPr>
          <w:noProof/>
        </w:rPr>
        <w:t>1</w:t>
      </w:r>
      <w:r w:rsidR="00041F23">
        <w:rPr>
          <w:lang w:val="en-US"/>
        </w:rPr>
        <w:fldChar w:fldCharType="end"/>
      </w:r>
      <w:r w:rsidR="00041F23">
        <w:rPr>
          <w:lang w:val="en-US"/>
        </w:rPr>
        <w:t xml:space="preserve"> </w:t>
      </w:r>
      <w:r w:rsidRPr="00C508BF">
        <w:rPr>
          <w:lang w:val="en-US"/>
        </w:rPr>
        <w:t xml:space="preserve">for the AI/ML for </w:t>
      </w:r>
      <w:proofErr w:type="spellStart"/>
      <w:r w:rsidRPr="00C508BF">
        <w:rPr>
          <w:lang w:val="en-US"/>
        </w:rPr>
        <w:t>mobililty</w:t>
      </w:r>
      <w:proofErr w:type="spellEnd"/>
      <w:r w:rsidRPr="00C508BF">
        <w:rPr>
          <w:lang w:val="en-US"/>
        </w:rPr>
        <w:t xml:space="preserve"> study item.</w:t>
      </w:r>
    </w:p>
    <w:p w14:paraId="04E38617" w14:textId="77777777" w:rsidR="00041F23" w:rsidRDefault="00041F23" w:rsidP="00023919">
      <w:pPr>
        <w:pStyle w:val="Caption"/>
        <w:keepNext/>
      </w:pPr>
      <w:bookmarkStart w:id="5" w:name="_Ref178779354"/>
    </w:p>
    <w:p w14:paraId="3AD3B61D" w14:textId="2701A354" w:rsidR="00023919" w:rsidRDefault="00023919" w:rsidP="00023919">
      <w:pPr>
        <w:pStyle w:val="Caption"/>
        <w:keepNext/>
      </w:pPr>
      <w:bookmarkStart w:id="6" w:name="_Ref178779487"/>
      <w:r>
        <w:t xml:space="preserve">Table </w:t>
      </w:r>
      <w:r>
        <w:fldChar w:fldCharType="begin"/>
      </w:r>
      <w:r>
        <w:instrText xml:space="preserve"> SEQ Table \* ARABIC </w:instrText>
      </w:r>
      <w:r>
        <w:fldChar w:fldCharType="separate"/>
      </w:r>
      <w:r>
        <w:rPr>
          <w:noProof/>
        </w:rPr>
        <w:t>1</w:t>
      </w:r>
      <w:r>
        <w:fldChar w:fldCharType="end"/>
      </w:r>
      <w:bookmarkEnd w:id="5"/>
      <w:bookmarkEnd w:id="6"/>
      <w:r>
        <w:t>. RAN2 work plan agreed in RAN2#126.</w:t>
      </w:r>
    </w:p>
    <w:tbl>
      <w:tblPr>
        <w:tblStyle w:val="TableGrid"/>
        <w:tblpPr w:leftFromText="180" w:rightFromText="180" w:vertAnchor="text" w:horzAnchor="page" w:tblpX="1129" w:tblpY="834"/>
        <w:tblOverlap w:val="never"/>
        <w:tblW w:w="0" w:type="auto"/>
        <w:tblLook w:val="04A0" w:firstRow="1" w:lastRow="0" w:firstColumn="1" w:lastColumn="0" w:noHBand="0" w:noVBand="1"/>
      </w:tblPr>
      <w:tblGrid>
        <w:gridCol w:w="1271"/>
        <w:gridCol w:w="1843"/>
        <w:gridCol w:w="4678"/>
        <w:gridCol w:w="1837"/>
      </w:tblGrid>
      <w:tr w:rsidR="00041F23" w:rsidRPr="00041F23" w14:paraId="63A804F6" w14:textId="77777777" w:rsidTr="005E237A">
        <w:tc>
          <w:tcPr>
            <w:tcW w:w="1271" w:type="dxa"/>
            <w:shd w:val="clear" w:color="auto" w:fill="auto"/>
          </w:tcPr>
          <w:p w14:paraId="318922D2" w14:textId="77777777" w:rsidR="00041F23" w:rsidRPr="00041F23" w:rsidRDefault="00041F23" w:rsidP="00041F23">
            <w:pPr>
              <w:rPr>
                <w:b/>
              </w:rPr>
            </w:pPr>
            <w:r w:rsidRPr="00041F23">
              <w:rPr>
                <w:b/>
              </w:rPr>
              <w:t>Time slot</w:t>
            </w:r>
          </w:p>
        </w:tc>
        <w:tc>
          <w:tcPr>
            <w:tcW w:w="1843" w:type="dxa"/>
            <w:shd w:val="clear" w:color="auto" w:fill="auto"/>
          </w:tcPr>
          <w:p w14:paraId="7509A801" w14:textId="77777777" w:rsidR="00041F23" w:rsidRPr="00041F23" w:rsidRDefault="00041F23" w:rsidP="00041F23">
            <w:pPr>
              <w:rPr>
                <w:b/>
              </w:rPr>
            </w:pPr>
            <w:r w:rsidRPr="00041F23">
              <w:rPr>
                <w:b/>
              </w:rPr>
              <w:t>Meeting#</w:t>
            </w:r>
          </w:p>
        </w:tc>
        <w:tc>
          <w:tcPr>
            <w:tcW w:w="4678" w:type="dxa"/>
            <w:shd w:val="clear" w:color="auto" w:fill="auto"/>
          </w:tcPr>
          <w:p w14:paraId="0E7F26C7" w14:textId="77777777" w:rsidR="00041F23" w:rsidRPr="00041F23" w:rsidRDefault="00041F23" w:rsidP="00041F23">
            <w:pPr>
              <w:rPr>
                <w:b/>
              </w:rPr>
            </w:pPr>
            <w:r w:rsidRPr="00041F23">
              <w:rPr>
                <w:b/>
              </w:rPr>
              <w:t>RAN2 work plan</w:t>
            </w:r>
          </w:p>
        </w:tc>
        <w:tc>
          <w:tcPr>
            <w:tcW w:w="1837" w:type="dxa"/>
            <w:shd w:val="clear" w:color="auto" w:fill="auto"/>
          </w:tcPr>
          <w:p w14:paraId="3EFF4FDF" w14:textId="77777777" w:rsidR="00041F23" w:rsidRPr="00041F23" w:rsidRDefault="00041F23" w:rsidP="00041F23">
            <w:pPr>
              <w:rPr>
                <w:b/>
              </w:rPr>
            </w:pPr>
            <w:r w:rsidRPr="00041F23">
              <w:rPr>
                <w:b/>
              </w:rPr>
              <w:t>RAN4 work plan</w:t>
            </w:r>
          </w:p>
        </w:tc>
      </w:tr>
      <w:tr w:rsidR="00041F23" w:rsidRPr="00041F23" w14:paraId="02EDDDB5" w14:textId="77777777" w:rsidTr="005E237A">
        <w:tc>
          <w:tcPr>
            <w:tcW w:w="1271" w:type="dxa"/>
            <w:shd w:val="clear" w:color="auto" w:fill="auto"/>
          </w:tcPr>
          <w:p w14:paraId="3FD3413C" w14:textId="77777777" w:rsidR="00041F23" w:rsidRPr="00041F23" w:rsidRDefault="00041F23" w:rsidP="00041F23">
            <w:r w:rsidRPr="00041F23">
              <w:t>April 2024</w:t>
            </w:r>
          </w:p>
        </w:tc>
        <w:tc>
          <w:tcPr>
            <w:tcW w:w="1843" w:type="dxa"/>
            <w:shd w:val="clear" w:color="auto" w:fill="auto"/>
          </w:tcPr>
          <w:p w14:paraId="267A7BE8" w14:textId="77777777" w:rsidR="00041F23" w:rsidRPr="00041F23" w:rsidRDefault="00041F23" w:rsidP="00041F23">
            <w:r w:rsidRPr="00041F23">
              <w:t>RAN2#125bis</w:t>
            </w:r>
          </w:p>
        </w:tc>
        <w:tc>
          <w:tcPr>
            <w:tcW w:w="4678" w:type="dxa"/>
            <w:shd w:val="clear" w:color="auto" w:fill="auto"/>
          </w:tcPr>
          <w:p w14:paraId="43F03658" w14:textId="77777777" w:rsidR="00041F23" w:rsidRPr="00041F23" w:rsidRDefault="00041F23" w:rsidP="00041F23">
            <w:r w:rsidRPr="00041F23">
              <w:t>1, Discussion on work plan and TR skeleton</w:t>
            </w:r>
          </w:p>
          <w:p w14:paraId="7161973F" w14:textId="77777777" w:rsidR="00041F23" w:rsidRPr="00041F23" w:rsidRDefault="00041F23" w:rsidP="00041F23">
            <w:r w:rsidRPr="00041F23">
              <w:t xml:space="preserve">2, Discuss mobility use cases i.e. RRM measurement, measurement event and RLF/HO Failure prediction and corresponding metrics </w:t>
            </w:r>
          </w:p>
          <w:p w14:paraId="47F43E74" w14:textId="77777777" w:rsidR="00041F23" w:rsidRPr="00041F23" w:rsidRDefault="00041F23" w:rsidP="00041F23">
            <w:r w:rsidRPr="00041F23">
              <w:t>3, Initial discussion on evaluation methodology, common metrics and simulation assumption etc.</w:t>
            </w:r>
          </w:p>
        </w:tc>
        <w:tc>
          <w:tcPr>
            <w:tcW w:w="1837" w:type="dxa"/>
            <w:shd w:val="clear" w:color="auto" w:fill="auto"/>
          </w:tcPr>
          <w:p w14:paraId="000CB7A5" w14:textId="77777777" w:rsidR="00041F23" w:rsidRPr="00041F23" w:rsidRDefault="00041F23" w:rsidP="00041F23"/>
        </w:tc>
      </w:tr>
      <w:tr w:rsidR="00041F23" w:rsidRPr="00041F23" w14:paraId="1B2E7B64" w14:textId="77777777" w:rsidTr="005E237A">
        <w:tc>
          <w:tcPr>
            <w:tcW w:w="1271" w:type="dxa"/>
            <w:shd w:val="clear" w:color="auto" w:fill="auto"/>
          </w:tcPr>
          <w:p w14:paraId="7A5F1509" w14:textId="77777777" w:rsidR="00041F23" w:rsidRPr="00041F23" w:rsidRDefault="00041F23" w:rsidP="00041F23">
            <w:r w:rsidRPr="00041F23">
              <w:t xml:space="preserve">May </w:t>
            </w:r>
          </w:p>
        </w:tc>
        <w:tc>
          <w:tcPr>
            <w:tcW w:w="1843" w:type="dxa"/>
            <w:shd w:val="clear" w:color="auto" w:fill="auto"/>
          </w:tcPr>
          <w:p w14:paraId="2CB6EF2E" w14:textId="77777777" w:rsidR="00041F23" w:rsidRPr="00041F23" w:rsidRDefault="00041F23" w:rsidP="00041F23">
            <w:r w:rsidRPr="00041F23">
              <w:t>RAN2#126</w:t>
            </w:r>
          </w:p>
        </w:tc>
        <w:tc>
          <w:tcPr>
            <w:tcW w:w="4678" w:type="dxa"/>
            <w:shd w:val="clear" w:color="auto" w:fill="auto"/>
          </w:tcPr>
          <w:p w14:paraId="0102712F" w14:textId="77777777" w:rsidR="00041F23" w:rsidRPr="00041F23" w:rsidRDefault="00041F23" w:rsidP="00041F23">
            <w:r w:rsidRPr="00041F23">
              <w:t xml:space="preserve">Discuss simulation assumption for RRM measurement prediction </w:t>
            </w:r>
            <w:proofErr w:type="gramStart"/>
            <w:r w:rsidRPr="00041F23">
              <w:t>and also</w:t>
            </w:r>
            <w:proofErr w:type="gramEnd"/>
            <w:r w:rsidRPr="00041F23">
              <w:t xml:space="preserve"> other use cases</w:t>
            </w:r>
          </w:p>
          <w:p w14:paraId="55BCD7C3" w14:textId="77777777" w:rsidR="00041F23" w:rsidRPr="00041F23" w:rsidRDefault="00041F23" w:rsidP="00041F23">
            <w:r w:rsidRPr="00041F23">
              <w:t>Discuss use case specific (RRM and RLF) methodology and simulation assumptions</w:t>
            </w:r>
          </w:p>
          <w:p w14:paraId="48AE3CD1" w14:textId="77777777" w:rsidR="00041F23" w:rsidRPr="00041F23" w:rsidRDefault="00041F23" w:rsidP="00041F23">
            <w:r w:rsidRPr="00041F23">
              <w:t>Further clarify RRM sub use case, metrics etc</w:t>
            </w:r>
          </w:p>
          <w:p w14:paraId="5F5FEF39" w14:textId="77777777" w:rsidR="00041F23" w:rsidRPr="00041F23" w:rsidRDefault="00041F23" w:rsidP="00041F23">
            <w:r w:rsidRPr="00041F23">
              <w:t xml:space="preserve">Start </w:t>
            </w:r>
            <w:proofErr w:type="gramStart"/>
            <w:r w:rsidRPr="00041F23">
              <w:t>discuss</w:t>
            </w:r>
            <w:proofErr w:type="gramEnd"/>
            <w:r w:rsidRPr="00041F23">
              <w:t xml:space="preserve"> RLF/HOF use case including definition, metrics etc</w:t>
            </w:r>
          </w:p>
          <w:p w14:paraId="7E693A9D" w14:textId="77777777" w:rsidR="00041F23" w:rsidRPr="00041F23" w:rsidRDefault="00041F23" w:rsidP="00041F23">
            <w:r w:rsidRPr="00041F23">
              <w:t xml:space="preserve">Endorse skeleton TR and </w:t>
            </w:r>
            <w:proofErr w:type="spellStart"/>
            <w:r w:rsidRPr="00041F23">
              <w:t>catpure</w:t>
            </w:r>
            <w:proofErr w:type="spellEnd"/>
            <w:r w:rsidRPr="00041F23">
              <w:t xml:space="preserve"> text proposal based on agreements made so far</w:t>
            </w:r>
          </w:p>
        </w:tc>
        <w:tc>
          <w:tcPr>
            <w:tcW w:w="1837" w:type="dxa"/>
            <w:shd w:val="clear" w:color="auto" w:fill="auto"/>
          </w:tcPr>
          <w:p w14:paraId="25FAA23B" w14:textId="77777777" w:rsidR="00041F23" w:rsidRPr="00041F23" w:rsidRDefault="00041F23" w:rsidP="00041F23"/>
        </w:tc>
      </w:tr>
      <w:tr w:rsidR="00041F23" w:rsidRPr="00041F23" w14:paraId="21C10074" w14:textId="77777777" w:rsidTr="005E237A">
        <w:tc>
          <w:tcPr>
            <w:tcW w:w="1271" w:type="dxa"/>
            <w:shd w:val="clear" w:color="auto" w:fill="auto"/>
          </w:tcPr>
          <w:p w14:paraId="61406984" w14:textId="77777777" w:rsidR="00041F23" w:rsidRPr="00041F23" w:rsidRDefault="00041F23" w:rsidP="00041F23">
            <w:r w:rsidRPr="00041F23">
              <w:t xml:space="preserve">August </w:t>
            </w:r>
          </w:p>
        </w:tc>
        <w:tc>
          <w:tcPr>
            <w:tcW w:w="1843" w:type="dxa"/>
            <w:shd w:val="clear" w:color="auto" w:fill="auto"/>
          </w:tcPr>
          <w:p w14:paraId="7F1CE403" w14:textId="77777777" w:rsidR="00041F23" w:rsidRPr="00041F23" w:rsidRDefault="00041F23" w:rsidP="00041F23">
            <w:r w:rsidRPr="00041F23">
              <w:t>RAN2#127</w:t>
            </w:r>
          </w:p>
        </w:tc>
        <w:tc>
          <w:tcPr>
            <w:tcW w:w="4678" w:type="dxa"/>
            <w:shd w:val="clear" w:color="auto" w:fill="auto"/>
          </w:tcPr>
          <w:p w14:paraId="126438FC" w14:textId="77777777" w:rsidR="00041F23" w:rsidRPr="00041F23" w:rsidRDefault="00041F23" w:rsidP="00041F23">
            <w:r w:rsidRPr="00041F23">
              <w:t xml:space="preserve">1, Continue discuss RRM measurement event use </w:t>
            </w:r>
            <w:proofErr w:type="spellStart"/>
            <w:r w:rsidRPr="00041F23">
              <w:t>case,RLF</w:t>
            </w:r>
            <w:proofErr w:type="spellEnd"/>
            <w:r w:rsidRPr="00041F23">
              <w:t xml:space="preserve">/HOF </w:t>
            </w:r>
            <w:proofErr w:type="spellStart"/>
            <w:r w:rsidRPr="00041F23">
              <w:t>inlcuding</w:t>
            </w:r>
            <w:proofErr w:type="spellEnd"/>
            <w:r w:rsidRPr="00041F23">
              <w:t xml:space="preserve"> definition, metrics, methodology and use case specific simulation assumptions  </w:t>
            </w:r>
          </w:p>
          <w:p w14:paraId="29EAD29F" w14:textId="77777777" w:rsidR="00041F23" w:rsidRPr="00041F23" w:rsidRDefault="00041F23" w:rsidP="00041F23">
            <w:r w:rsidRPr="00041F23">
              <w:t>2, Performance evaluation on simulation result for RRM measurement prediction and RLF.</w:t>
            </w:r>
          </w:p>
          <w:p w14:paraId="309EE4A5" w14:textId="77777777" w:rsidR="00041F23" w:rsidRPr="00041F23" w:rsidRDefault="00041F23" w:rsidP="00041F23">
            <w:r w:rsidRPr="00041F23">
              <w:lastRenderedPageBreak/>
              <w:t xml:space="preserve">3, Clarify what could be RAN4 work and Send LS to RAN4 and RAN </w:t>
            </w:r>
          </w:p>
        </w:tc>
        <w:tc>
          <w:tcPr>
            <w:tcW w:w="1837" w:type="dxa"/>
            <w:shd w:val="clear" w:color="auto" w:fill="auto"/>
          </w:tcPr>
          <w:p w14:paraId="5AB66156" w14:textId="77777777" w:rsidR="00041F23" w:rsidRPr="00041F23" w:rsidRDefault="00041F23" w:rsidP="00041F23"/>
        </w:tc>
      </w:tr>
      <w:tr w:rsidR="00041F23" w:rsidRPr="00041F23" w14:paraId="37F29B30" w14:textId="77777777" w:rsidTr="005E237A">
        <w:tc>
          <w:tcPr>
            <w:tcW w:w="1271" w:type="dxa"/>
            <w:shd w:val="clear" w:color="auto" w:fill="auto"/>
          </w:tcPr>
          <w:p w14:paraId="043B1E50" w14:textId="77777777" w:rsidR="00041F23" w:rsidRPr="00041F23" w:rsidRDefault="00041F23" w:rsidP="00041F23">
            <w:r w:rsidRPr="00041F23">
              <w:t>September</w:t>
            </w:r>
          </w:p>
        </w:tc>
        <w:tc>
          <w:tcPr>
            <w:tcW w:w="1843" w:type="dxa"/>
            <w:shd w:val="clear" w:color="auto" w:fill="auto"/>
          </w:tcPr>
          <w:p w14:paraId="6B069111" w14:textId="77777777" w:rsidR="00041F23" w:rsidRPr="00041F23" w:rsidRDefault="00041F23" w:rsidP="00041F23">
            <w:r w:rsidRPr="00041F23">
              <w:t>RAN#105</w:t>
            </w:r>
          </w:p>
        </w:tc>
        <w:tc>
          <w:tcPr>
            <w:tcW w:w="4678" w:type="dxa"/>
            <w:shd w:val="clear" w:color="auto" w:fill="auto"/>
          </w:tcPr>
          <w:p w14:paraId="75F8273E" w14:textId="77777777" w:rsidR="00041F23" w:rsidRPr="00041F23" w:rsidRDefault="00041F23" w:rsidP="00041F23">
            <w:r w:rsidRPr="00041F23">
              <w:t>1, Identify working scope of RAN4 based on LS from RAN2 and company contributions</w:t>
            </w:r>
          </w:p>
          <w:p w14:paraId="4C066F48" w14:textId="77777777" w:rsidR="00041F23" w:rsidRPr="00041F23" w:rsidRDefault="00041F23" w:rsidP="00041F23">
            <w:r w:rsidRPr="00041F23">
              <w:t>2, May adjust other working scope, if any</w:t>
            </w:r>
          </w:p>
        </w:tc>
        <w:tc>
          <w:tcPr>
            <w:tcW w:w="1837" w:type="dxa"/>
            <w:shd w:val="clear" w:color="auto" w:fill="auto"/>
          </w:tcPr>
          <w:p w14:paraId="2DE7FD71" w14:textId="77777777" w:rsidR="00041F23" w:rsidRPr="00041F23" w:rsidRDefault="00041F23" w:rsidP="00041F23"/>
        </w:tc>
      </w:tr>
      <w:tr w:rsidR="00041F23" w:rsidRPr="00041F23" w14:paraId="40F438B6" w14:textId="77777777" w:rsidTr="005E237A">
        <w:tc>
          <w:tcPr>
            <w:tcW w:w="1271" w:type="dxa"/>
            <w:shd w:val="clear" w:color="auto" w:fill="auto"/>
          </w:tcPr>
          <w:p w14:paraId="713850AF" w14:textId="77777777" w:rsidR="00041F23" w:rsidRPr="00041F23" w:rsidRDefault="00041F23" w:rsidP="00041F23">
            <w:r w:rsidRPr="00041F23">
              <w:t>October</w:t>
            </w:r>
          </w:p>
        </w:tc>
        <w:tc>
          <w:tcPr>
            <w:tcW w:w="1843" w:type="dxa"/>
            <w:shd w:val="clear" w:color="auto" w:fill="auto"/>
          </w:tcPr>
          <w:p w14:paraId="187C3805" w14:textId="77777777" w:rsidR="00041F23" w:rsidRPr="00041F23" w:rsidRDefault="00041F23" w:rsidP="00041F23">
            <w:r w:rsidRPr="00041F23">
              <w:t>RAN2#127bis/</w:t>
            </w:r>
          </w:p>
          <w:p w14:paraId="707DE79D" w14:textId="77777777" w:rsidR="00041F23" w:rsidRPr="00041F23" w:rsidRDefault="00041F23" w:rsidP="00041F23">
            <w:r w:rsidRPr="00041F23">
              <w:t>RAN4#112bis</w:t>
            </w:r>
          </w:p>
        </w:tc>
        <w:tc>
          <w:tcPr>
            <w:tcW w:w="4678" w:type="dxa"/>
            <w:shd w:val="clear" w:color="auto" w:fill="auto"/>
          </w:tcPr>
          <w:p w14:paraId="292B5D09" w14:textId="77777777" w:rsidR="00041F23" w:rsidRPr="00041F23" w:rsidRDefault="00041F23" w:rsidP="00041F23">
            <w:r w:rsidRPr="00041F23">
              <w:t>1, Further performance evaluation of simulation result of RRM measurement, measurement event and RLF use cases</w:t>
            </w:r>
          </w:p>
        </w:tc>
        <w:tc>
          <w:tcPr>
            <w:tcW w:w="1837" w:type="dxa"/>
            <w:shd w:val="clear" w:color="auto" w:fill="auto"/>
          </w:tcPr>
          <w:p w14:paraId="7F9CE46D" w14:textId="77777777" w:rsidR="00041F23" w:rsidRPr="00041F23" w:rsidRDefault="00041F23" w:rsidP="00041F23">
            <w:r w:rsidRPr="00041F23">
              <w:t>Detail is up to RAN#105 discussion.</w:t>
            </w:r>
          </w:p>
        </w:tc>
      </w:tr>
      <w:tr w:rsidR="00041F23" w:rsidRPr="00041F23" w14:paraId="0791862B" w14:textId="77777777" w:rsidTr="005E237A">
        <w:tc>
          <w:tcPr>
            <w:tcW w:w="1271" w:type="dxa"/>
            <w:shd w:val="clear" w:color="auto" w:fill="auto"/>
          </w:tcPr>
          <w:p w14:paraId="74307568" w14:textId="77777777" w:rsidR="00041F23" w:rsidRPr="00041F23" w:rsidRDefault="00041F23" w:rsidP="00041F23">
            <w:r w:rsidRPr="00041F23">
              <w:t>November</w:t>
            </w:r>
          </w:p>
        </w:tc>
        <w:tc>
          <w:tcPr>
            <w:tcW w:w="1843" w:type="dxa"/>
            <w:shd w:val="clear" w:color="auto" w:fill="auto"/>
          </w:tcPr>
          <w:p w14:paraId="02150814" w14:textId="77777777" w:rsidR="00041F23" w:rsidRPr="00041F23" w:rsidRDefault="00041F23" w:rsidP="00041F23">
            <w:r w:rsidRPr="00041F23">
              <w:t>RAN2#128/</w:t>
            </w:r>
          </w:p>
          <w:p w14:paraId="7BE38CF4" w14:textId="77777777" w:rsidR="00041F23" w:rsidRPr="00041F23" w:rsidRDefault="00041F23" w:rsidP="00041F23">
            <w:pPr>
              <w:rPr>
                <w:b/>
              </w:rPr>
            </w:pPr>
            <w:r w:rsidRPr="00041F23">
              <w:t>RAN4#113</w:t>
            </w:r>
          </w:p>
        </w:tc>
        <w:tc>
          <w:tcPr>
            <w:tcW w:w="4678" w:type="dxa"/>
            <w:shd w:val="clear" w:color="auto" w:fill="auto"/>
          </w:tcPr>
          <w:p w14:paraId="63A3547E" w14:textId="77777777" w:rsidR="00041F23" w:rsidRPr="00041F23" w:rsidRDefault="00041F23" w:rsidP="00041F23">
            <w:r w:rsidRPr="00041F23">
              <w:t>1, Further performance evaluation of simulation result of RRM measurement, measurement event and HOF use cases</w:t>
            </w:r>
          </w:p>
          <w:p w14:paraId="0BED4D1A" w14:textId="77777777" w:rsidR="00041F23" w:rsidRPr="00041F23" w:rsidRDefault="00041F23" w:rsidP="00041F23">
            <w:r w:rsidRPr="00041F23">
              <w:t>2, Start discussing simulation assumptions for generalization study</w:t>
            </w:r>
          </w:p>
          <w:p w14:paraId="29B3A46E" w14:textId="77777777" w:rsidR="00041F23" w:rsidRPr="00041F23" w:rsidRDefault="00041F23" w:rsidP="00041F23">
            <w:r w:rsidRPr="00041F23">
              <w:t xml:space="preserve">3, Start </w:t>
            </w:r>
            <w:proofErr w:type="spellStart"/>
            <w:r w:rsidRPr="00041F23">
              <w:t>discusing</w:t>
            </w:r>
            <w:proofErr w:type="spellEnd"/>
            <w:r w:rsidRPr="00041F23">
              <w:t xml:space="preserve"> AI mobility specific LCM aspects and their spec impact based on latest progress made in WID </w:t>
            </w:r>
            <w:proofErr w:type="spellStart"/>
            <w:r w:rsidRPr="00041F23">
              <w:t>NR_AIML_Air</w:t>
            </w:r>
            <w:proofErr w:type="spellEnd"/>
            <w:r w:rsidRPr="00041F23">
              <w:t>. The intention is to identify what issues to be discussed in RAN2</w:t>
            </w:r>
          </w:p>
        </w:tc>
        <w:tc>
          <w:tcPr>
            <w:tcW w:w="1837" w:type="dxa"/>
            <w:shd w:val="clear" w:color="auto" w:fill="auto"/>
          </w:tcPr>
          <w:p w14:paraId="6BB7DC76" w14:textId="77777777" w:rsidR="00041F23" w:rsidRPr="00041F23" w:rsidRDefault="00041F23" w:rsidP="00041F23">
            <w:r w:rsidRPr="00041F23">
              <w:t>Detail is up to RAN#105 discussion.</w:t>
            </w:r>
          </w:p>
        </w:tc>
      </w:tr>
      <w:tr w:rsidR="00041F23" w:rsidRPr="00041F23" w14:paraId="1578093A" w14:textId="77777777" w:rsidTr="005E237A">
        <w:tc>
          <w:tcPr>
            <w:tcW w:w="1271" w:type="dxa"/>
            <w:shd w:val="clear" w:color="auto" w:fill="auto"/>
          </w:tcPr>
          <w:p w14:paraId="74D4D74A" w14:textId="77777777" w:rsidR="00041F23" w:rsidRPr="00041F23" w:rsidRDefault="00041F23" w:rsidP="00041F23">
            <w:r w:rsidRPr="00041F23">
              <w:t>Feb. 2025</w:t>
            </w:r>
          </w:p>
        </w:tc>
        <w:tc>
          <w:tcPr>
            <w:tcW w:w="1843" w:type="dxa"/>
            <w:shd w:val="clear" w:color="auto" w:fill="auto"/>
          </w:tcPr>
          <w:p w14:paraId="24543083" w14:textId="77777777" w:rsidR="00041F23" w:rsidRPr="00041F23" w:rsidRDefault="00041F23" w:rsidP="00041F23">
            <w:r w:rsidRPr="00041F23">
              <w:t>RAN2#129/</w:t>
            </w:r>
          </w:p>
          <w:p w14:paraId="4CD5EA61" w14:textId="77777777" w:rsidR="00041F23" w:rsidRPr="00041F23" w:rsidRDefault="00041F23" w:rsidP="00041F23">
            <w:r w:rsidRPr="00041F23">
              <w:t>RAN4#114</w:t>
            </w:r>
          </w:p>
        </w:tc>
        <w:tc>
          <w:tcPr>
            <w:tcW w:w="4678" w:type="dxa"/>
            <w:shd w:val="clear" w:color="auto" w:fill="auto"/>
          </w:tcPr>
          <w:p w14:paraId="458D6E71" w14:textId="77777777" w:rsidR="00041F23" w:rsidRPr="00041F23" w:rsidRDefault="00041F23" w:rsidP="00041F23">
            <w:r w:rsidRPr="00041F23">
              <w:t>1, Further performance evaluation of simulation result of RRM measurement, measurement event and HOF use cases</w:t>
            </w:r>
          </w:p>
          <w:p w14:paraId="5DD2D1C5" w14:textId="77777777" w:rsidR="00041F23" w:rsidRPr="00041F23" w:rsidRDefault="00041F23" w:rsidP="00041F23">
            <w:r w:rsidRPr="00041F23">
              <w:t>2, Continue discussing simulation assumptions for generalization study</w:t>
            </w:r>
          </w:p>
          <w:p w14:paraId="7BC661E8" w14:textId="77777777" w:rsidR="00041F23" w:rsidRPr="00041F23" w:rsidRDefault="00041F23" w:rsidP="00041F23">
            <w:r w:rsidRPr="00041F23">
              <w:t>3, Discuss identified LCM issues and their spec impact</w:t>
            </w:r>
          </w:p>
        </w:tc>
        <w:tc>
          <w:tcPr>
            <w:tcW w:w="1837" w:type="dxa"/>
            <w:shd w:val="clear" w:color="auto" w:fill="auto"/>
          </w:tcPr>
          <w:p w14:paraId="04A6FE57" w14:textId="77777777" w:rsidR="00041F23" w:rsidRPr="00041F23" w:rsidRDefault="00041F23" w:rsidP="00041F23">
            <w:r w:rsidRPr="00041F23">
              <w:t>Detail is up to RAN#105 discussion.</w:t>
            </w:r>
          </w:p>
        </w:tc>
      </w:tr>
      <w:tr w:rsidR="00041F23" w:rsidRPr="00041F23" w14:paraId="18414CE7" w14:textId="77777777" w:rsidTr="005E237A">
        <w:tc>
          <w:tcPr>
            <w:tcW w:w="1271" w:type="dxa"/>
            <w:shd w:val="clear" w:color="auto" w:fill="auto"/>
          </w:tcPr>
          <w:p w14:paraId="3906C3B2" w14:textId="77777777" w:rsidR="00041F23" w:rsidRPr="00041F23" w:rsidRDefault="00041F23" w:rsidP="00041F23">
            <w:r w:rsidRPr="00041F23">
              <w:t>April</w:t>
            </w:r>
          </w:p>
        </w:tc>
        <w:tc>
          <w:tcPr>
            <w:tcW w:w="1843" w:type="dxa"/>
            <w:shd w:val="clear" w:color="auto" w:fill="auto"/>
          </w:tcPr>
          <w:p w14:paraId="538E6465" w14:textId="77777777" w:rsidR="00041F23" w:rsidRPr="00041F23" w:rsidRDefault="00041F23" w:rsidP="00041F23">
            <w:r w:rsidRPr="00041F23">
              <w:t>RAN2#129bis/</w:t>
            </w:r>
          </w:p>
          <w:p w14:paraId="18AE63A4" w14:textId="77777777" w:rsidR="00041F23" w:rsidRPr="00041F23" w:rsidRDefault="00041F23" w:rsidP="00041F23">
            <w:r w:rsidRPr="00041F23">
              <w:t>RAN4#114bis</w:t>
            </w:r>
          </w:p>
        </w:tc>
        <w:tc>
          <w:tcPr>
            <w:tcW w:w="4678" w:type="dxa"/>
            <w:shd w:val="clear" w:color="auto" w:fill="auto"/>
          </w:tcPr>
          <w:p w14:paraId="75314219" w14:textId="77777777" w:rsidR="00041F23" w:rsidRPr="00041F23" w:rsidRDefault="00041F23" w:rsidP="00041F23">
            <w:r w:rsidRPr="00041F23">
              <w:t>1, Start with generalization work on e.g. RRM measurement prediction</w:t>
            </w:r>
          </w:p>
          <w:p w14:paraId="7DC1A9C5" w14:textId="77777777" w:rsidR="00041F23" w:rsidRPr="00041F23" w:rsidRDefault="00041F23" w:rsidP="00041F23">
            <w:r w:rsidRPr="00041F23">
              <w:t xml:space="preserve">2, Discuss identified LCM issues and their spec impact </w:t>
            </w:r>
          </w:p>
        </w:tc>
        <w:tc>
          <w:tcPr>
            <w:tcW w:w="1837" w:type="dxa"/>
            <w:shd w:val="clear" w:color="auto" w:fill="auto"/>
          </w:tcPr>
          <w:p w14:paraId="099AF1F7" w14:textId="77777777" w:rsidR="00041F23" w:rsidRPr="00041F23" w:rsidRDefault="00041F23" w:rsidP="00041F23">
            <w:r w:rsidRPr="00041F23">
              <w:t>Detail is up to RAN#105 discussion.</w:t>
            </w:r>
          </w:p>
        </w:tc>
      </w:tr>
      <w:tr w:rsidR="00041F23" w:rsidRPr="00041F23" w14:paraId="0437E5BA" w14:textId="77777777" w:rsidTr="005E237A">
        <w:tc>
          <w:tcPr>
            <w:tcW w:w="1271" w:type="dxa"/>
            <w:shd w:val="clear" w:color="auto" w:fill="auto"/>
          </w:tcPr>
          <w:p w14:paraId="1C2FE7ED" w14:textId="77777777" w:rsidR="00041F23" w:rsidRPr="00041F23" w:rsidRDefault="00041F23" w:rsidP="00041F23">
            <w:r w:rsidRPr="00041F23">
              <w:t>May</w:t>
            </w:r>
          </w:p>
        </w:tc>
        <w:tc>
          <w:tcPr>
            <w:tcW w:w="1843" w:type="dxa"/>
            <w:shd w:val="clear" w:color="auto" w:fill="auto"/>
          </w:tcPr>
          <w:p w14:paraId="74E136CD" w14:textId="77777777" w:rsidR="00041F23" w:rsidRPr="00041F23" w:rsidRDefault="00041F23" w:rsidP="00041F23">
            <w:r w:rsidRPr="00041F23">
              <w:t>RAN2#130/</w:t>
            </w:r>
          </w:p>
          <w:p w14:paraId="7F005027" w14:textId="77777777" w:rsidR="00041F23" w:rsidRPr="00041F23" w:rsidRDefault="00041F23" w:rsidP="00041F23">
            <w:pPr>
              <w:rPr>
                <w:b/>
              </w:rPr>
            </w:pPr>
            <w:r w:rsidRPr="00041F23">
              <w:t>RAN4#115</w:t>
            </w:r>
          </w:p>
        </w:tc>
        <w:tc>
          <w:tcPr>
            <w:tcW w:w="4678" w:type="dxa"/>
            <w:shd w:val="clear" w:color="auto" w:fill="auto"/>
          </w:tcPr>
          <w:p w14:paraId="4A0FE7C5" w14:textId="77777777" w:rsidR="00041F23" w:rsidRPr="00041F23" w:rsidRDefault="00041F23" w:rsidP="00041F23">
            <w:r w:rsidRPr="00041F23">
              <w:t xml:space="preserve">1, Continue with generalization work </w:t>
            </w:r>
          </w:p>
          <w:p w14:paraId="5F3B574B" w14:textId="77777777" w:rsidR="00041F23" w:rsidRPr="00041F23" w:rsidRDefault="00041F23" w:rsidP="00041F23">
            <w:r w:rsidRPr="00041F23">
              <w:t>2, Discuss identified LCM issues and their spec impact</w:t>
            </w:r>
          </w:p>
        </w:tc>
        <w:tc>
          <w:tcPr>
            <w:tcW w:w="1837" w:type="dxa"/>
            <w:shd w:val="clear" w:color="auto" w:fill="auto"/>
          </w:tcPr>
          <w:p w14:paraId="0290B337" w14:textId="77777777" w:rsidR="00041F23" w:rsidRPr="00041F23" w:rsidRDefault="00041F23" w:rsidP="00041F23">
            <w:r w:rsidRPr="00041F23">
              <w:t>Detail is up to RAN#105 discussion.</w:t>
            </w:r>
          </w:p>
        </w:tc>
      </w:tr>
      <w:tr w:rsidR="00041F23" w:rsidRPr="00041F23" w14:paraId="37F0A3F7" w14:textId="77777777" w:rsidTr="005E237A">
        <w:tc>
          <w:tcPr>
            <w:tcW w:w="1271" w:type="dxa"/>
            <w:shd w:val="clear" w:color="auto" w:fill="auto"/>
          </w:tcPr>
          <w:p w14:paraId="6F74D282" w14:textId="77777777" w:rsidR="00041F23" w:rsidRPr="00041F23" w:rsidRDefault="00041F23" w:rsidP="00041F23">
            <w:r w:rsidRPr="00041F23">
              <w:t>June</w:t>
            </w:r>
          </w:p>
        </w:tc>
        <w:tc>
          <w:tcPr>
            <w:tcW w:w="1843" w:type="dxa"/>
            <w:shd w:val="clear" w:color="auto" w:fill="auto"/>
          </w:tcPr>
          <w:p w14:paraId="6FBCB011" w14:textId="77777777" w:rsidR="00041F23" w:rsidRPr="00041F23" w:rsidRDefault="00041F23" w:rsidP="00041F23">
            <w:r w:rsidRPr="00041F23">
              <w:t>RAN#108</w:t>
            </w:r>
          </w:p>
        </w:tc>
        <w:tc>
          <w:tcPr>
            <w:tcW w:w="4678" w:type="dxa"/>
            <w:shd w:val="clear" w:color="auto" w:fill="auto"/>
          </w:tcPr>
          <w:p w14:paraId="34BB757C" w14:textId="77777777" w:rsidR="00041F23" w:rsidRPr="00041F23" w:rsidRDefault="00041F23" w:rsidP="00041F23">
            <w:r w:rsidRPr="00041F23">
              <w:t>Initial TR for information</w:t>
            </w:r>
          </w:p>
        </w:tc>
        <w:tc>
          <w:tcPr>
            <w:tcW w:w="1837" w:type="dxa"/>
            <w:shd w:val="clear" w:color="auto" w:fill="auto"/>
          </w:tcPr>
          <w:p w14:paraId="1696F2E3" w14:textId="77777777" w:rsidR="00041F23" w:rsidRPr="00041F23" w:rsidRDefault="00041F23" w:rsidP="00041F23">
            <w:r w:rsidRPr="00041F23">
              <w:t>Detail is up to RAN#105 discussion.</w:t>
            </w:r>
          </w:p>
        </w:tc>
      </w:tr>
      <w:tr w:rsidR="00041F23" w:rsidRPr="00041F23" w14:paraId="2ECE121A" w14:textId="77777777" w:rsidTr="005E237A">
        <w:tc>
          <w:tcPr>
            <w:tcW w:w="1271" w:type="dxa"/>
            <w:shd w:val="clear" w:color="auto" w:fill="auto"/>
          </w:tcPr>
          <w:p w14:paraId="25CF08BC" w14:textId="77777777" w:rsidR="00041F23" w:rsidRPr="00041F23" w:rsidRDefault="00041F23" w:rsidP="00041F23">
            <w:r w:rsidRPr="00041F23">
              <w:t>August</w:t>
            </w:r>
          </w:p>
        </w:tc>
        <w:tc>
          <w:tcPr>
            <w:tcW w:w="1843" w:type="dxa"/>
            <w:shd w:val="clear" w:color="auto" w:fill="auto"/>
          </w:tcPr>
          <w:p w14:paraId="128ECB26" w14:textId="77777777" w:rsidR="00041F23" w:rsidRPr="00041F23" w:rsidRDefault="00041F23" w:rsidP="00041F23">
            <w:r w:rsidRPr="00041F23">
              <w:t>RAN2#131/</w:t>
            </w:r>
          </w:p>
          <w:p w14:paraId="0B1422C9" w14:textId="77777777" w:rsidR="00041F23" w:rsidRPr="00041F23" w:rsidRDefault="00041F23" w:rsidP="00041F23">
            <w:r w:rsidRPr="00041F23">
              <w:t>RAN4#116</w:t>
            </w:r>
          </w:p>
        </w:tc>
        <w:tc>
          <w:tcPr>
            <w:tcW w:w="4678" w:type="dxa"/>
            <w:shd w:val="clear" w:color="auto" w:fill="auto"/>
          </w:tcPr>
          <w:p w14:paraId="1E87326B" w14:textId="77777777" w:rsidR="00041F23" w:rsidRPr="00041F23" w:rsidRDefault="00041F23" w:rsidP="00041F23">
            <w:r w:rsidRPr="00041F23">
              <w:t>1, Conclude identified LCM issues and their spec impact</w:t>
            </w:r>
          </w:p>
          <w:p w14:paraId="43A5EB98" w14:textId="77777777" w:rsidR="00041F23" w:rsidRPr="00041F23" w:rsidRDefault="00041F23" w:rsidP="00041F23">
            <w:r w:rsidRPr="00041F23">
              <w:t xml:space="preserve">2, Discuss </w:t>
            </w:r>
            <w:proofErr w:type="spellStart"/>
            <w:r w:rsidRPr="00041F23">
              <w:t>conlcusion</w:t>
            </w:r>
            <w:proofErr w:type="spellEnd"/>
            <w:r w:rsidRPr="00041F23">
              <w:t xml:space="preserve"> and recommendation for potential normative work</w:t>
            </w:r>
          </w:p>
        </w:tc>
        <w:tc>
          <w:tcPr>
            <w:tcW w:w="1837" w:type="dxa"/>
            <w:shd w:val="clear" w:color="auto" w:fill="auto"/>
          </w:tcPr>
          <w:p w14:paraId="4F4BECF3" w14:textId="77777777" w:rsidR="00041F23" w:rsidRPr="00041F23" w:rsidRDefault="00041F23" w:rsidP="00041F23">
            <w:r w:rsidRPr="00041F23">
              <w:t>Detail is up to RAN#105 discussion.</w:t>
            </w:r>
          </w:p>
        </w:tc>
      </w:tr>
      <w:tr w:rsidR="00041F23" w:rsidRPr="00041F23" w14:paraId="7913903E" w14:textId="77777777" w:rsidTr="005E237A">
        <w:tc>
          <w:tcPr>
            <w:tcW w:w="1271" w:type="dxa"/>
            <w:shd w:val="clear" w:color="auto" w:fill="auto"/>
          </w:tcPr>
          <w:p w14:paraId="32993189" w14:textId="77777777" w:rsidR="00041F23" w:rsidRPr="00041F23" w:rsidRDefault="00041F23" w:rsidP="00041F23">
            <w:r w:rsidRPr="00041F23">
              <w:t>September</w:t>
            </w:r>
          </w:p>
        </w:tc>
        <w:tc>
          <w:tcPr>
            <w:tcW w:w="1843" w:type="dxa"/>
            <w:shd w:val="clear" w:color="auto" w:fill="auto"/>
          </w:tcPr>
          <w:p w14:paraId="3A0E1030" w14:textId="77777777" w:rsidR="00041F23" w:rsidRPr="00041F23" w:rsidRDefault="00041F23" w:rsidP="00041F23">
            <w:r w:rsidRPr="00041F23">
              <w:t>RAN#109</w:t>
            </w:r>
          </w:p>
        </w:tc>
        <w:tc>
          <w:tcPr>
            <w:tcW w:w="4678" w:type="dxa"/>
            <w:shd w:val="clear" w:color="auto" w:fill="auto"/>
          </w:tcPr>
          <w:p w14:paraId="488FDCDA" w14:textId="77777777" w:rsidR="00041F23" w:rsidRPr="00041F23" w:rsidRDefault="00041F23" w:rsidP="00041F23">
            <w:r w:rsidRPr="00041F23">
              <w:t>1,TR for approval</w:t>
            </w:r>
          </w:p>
          <w:p w14:paraId="521861C0" w14:textId="77777777" w:rsidR="00041F23" w:rsidRPr="00041F23" w:rsidRDefault="00041F23" w:rsidP="00041F23">
            <w:r w:rsidRPr="00041F23">
              <w:t>2, Close the SID</w:t>
            </w:r>
          </w:p>
        </w:tc>
        <w:tc>
          <w:tcPr>
            <w:tcW w:w="1837" w:type="dxa"/>
            <w:shd w:val="clear" w:color="auto" w:fill="auto"/>
          </w:tcPr>
          <w:p w14:paraId="0C6AD254" w14:textId="77777777" w:rsidR="00041F23" w:rsidRPr="00041F23" w:rsidRDefault="00041F23" w:rsidP="00041F23">
            <w:r w:rsidRPr="00041F23">
              <w:t>Detail is up to RAN#105 discussion.</w:t>
            </w:r>
          </w:p>
        </w:tc>
      </w:tr>
    </w:tbl>
    <w:p w14:paraId="62A838B3" w14:textId="77777777" w:rsidR="003E4A37" w:rsidRPr="00041F23" w:rsidRDefault="003E4A37"/>
    <w:p w14:paraId="33435903" w14:textId="3B22DF22" w:rsidR="003E4A37" w:rsidRPr="007C74B8" w:rsidRDefault="009E43D6">
      <w:pPr>
        <w:rPr>
          <w:lang w:val="en-US"/>
        </w:rPr>
      </w:pPr>
      <w:r w:rsidRPr="007C74B8">
        <w:rPr>
          <w:lang w:val="en-US"/>
        </w:rPr>
        <w:lastRenderedPageBreak/>
        <w:t xml:space="preserve">Generalization is </w:t>
      </w:r>
      <w:r w:rsidR="00D8619C" w:rsidRPr="007C74B8">
        <w:rPr>
          <w:lang w:val="en-US"/>
        </w:rPr>
        <w:t xml:space="preserve">very </w:t>
      </w:r>
      <w:r w:rsidRPr="007C74B8">
        <w:rPr>
          <w:lang w:val="en-US"/>
        </w:rPr>
        <w:t xml:space="preserve">important to understand whether the performance gain achieved by deploying AI/ML model to support UE mobility is limited to a specific scenario or not. In this regard, an understanding of generalization capability of AI/ML model deployed to support UE mobility functionality is critical to evaluate </w:t>
      </w:r>
      <w:r w:rsidR="00F50394" w:rsidRPr="007C74B8">
        <w:rPr>
          <w:lang w:val="en-US"/>
        </w:rPr>
        <w:t xml:space="preserve">the </w:t>
      </w:r>
      <w:r w:rsidRPr="007C74B8">
        <w:rPr>
          <w:lang w:val="en-US"/>
        </w:rPr>
        <w:t xml:space="preserve">impact of AI/ML based mobility on RAN4 performance requirements. Based on the agreed work plan, </w:t>
      </w:r>
      <w:r w:rsidR="00023919" w:rsidRPr="007C74B8">
        <w:rPr>
          <w:lang w:val="en-US"/>
        </w:rPr>
        <w:t>as highlighted</w:t>
      </w:r>
      <w:r w:rsidR="00F50394" w:rsidRPr="007C74B8">
        <w:rPr>
          <w:lang w:val="en-US"/>
        </w:rPr>
        <w:t xml:space="preserve"> in </w:t>
      </w:r>
      <w:r w:rsidR="00F50394" w:rsidRPr="007C74B8">
        <w:rPr>
          <w:lang w:val="en-US"/>
        </w:rPr>
        <w:fldChar w:fldCharType="begin"/>
      </w:r>
      <w:r w:rsidR="00F50394" w:rsidRPr="007C74B8">
        <w:rPr>
          <w:lang w:val="en-US"/>
        </w:rPr>
        <w:instrText xml:space="preserve"> REF _Ref178779487 \h </w:instrText>
      </w:r>
      <w:r w:rsidR="00290F33" w:rsidRPr="007C74B8">
        <w:rPr>
          <w:lang w:val="en-US"/>
        </w:rPr>
        <w:instrText xml:space="preserve"> \* MERGEFORMAT </w:instrText>
      </w:r>
      <w:r w:rsidR="00F50394" w:rsidRPr="007C74B8">
        <w:rPr>
          <w:lang w:val="en-US"/>
        </w:rPr>
      </w:r>
      <w:r w:rsidR="00F50394" w:rsidRPr="007C74B8">
        <w:rPr>
          <w:lang w:val="en-US"/>
        </w:rPr>
        <w:fldChar w:fldCharType="separate"/>
      </w:r>
      <w:r w:rsidR="00F50394" w:rsidRPr="007C74B8">
        <w:t xml:space="preserve">Table </w:t>
      </w:r>
      <w:r w:rsidR="00F50394" w:rsidRPr="007C74B8">
        <w:rPr>
          <w:noProof/>
        </w:rPr>
        <w:t>1</w:t>
      </w:r>
      <w:r w:rsidR="00F50394" w:rsidRPr="007C74B8">
        <w:rPr>
          <w:lang w:val="en-US"/>
        </w:rPr>
        <w:fldChar w:fldCharType="end"/>
      </w:r>
      <w:r w:rsidR="00F50394" w:rsidRPr="007C74B8">
        <w:rPr>
          <w:lang w:val="en-US"/>
        </w:rPr>
        <w:t>,</w:t>
      </w:r>
      <w:r w:rsidR="00023919" w:rsidRPr="007C74B8">
        <w:rPr>
          <w:lang w:val="en-US"/>
        </w:rPr>
        <w:t xml:space="preserve"> </w:t>
      </w:r>
      <w:r w:rsidRPr="007C74B8">
        <w:rPr>
          <w:lang w:val="en-US"/>
        </w:rPr>
        <w:t>RAN2 is yet to start discussing simulation assumptions for generalization evaluation. RAN4 can take this as an opportunity and proactively provide input to RAN2 on parameters and assumptions that are relevant to generalization study. The details regarding which parameter and assumption need to be considered can be discussed in the next RAN4 meeting.</w:t>
      </w:r>
      <w:r w:rsidRPr="007C74B8">
        <w:rPr>
          <w:lang w:val="en-US"/>
        </w:rPr>
        <w:br/>
      </w:r>
    </w:p>
    <w:p w14:paraId="308C5E16" w14:textId="187936A0" w:rsidR="003E4A37" w:rsidRPr="00C508BF" w:rsidRDefault="009E43D6">
      <w:pPr>
        <w:rPr>
          <w:lang w:val="en-US"/>
        </w:rPr>
      </w:pPr>
      <w:r w:rsidRPr="007C74B8">
        <w:rPr>
          <w:rFonts w:ascii="Times New Roman Bold" w:hAnsi="Times New Roman Bold" w:cs="Times New Roman Bold"/>
          <w:b/>
          <w:u w:val="single"/>
          <w:lang w:val="en-US"/>
        </w:rPr>
        <w:t xml:space="preserve">Proposal </w:t>
      </w:r>
      <w:r w:rsidR="00DE78BC" w:rsidRPr="007C74B8">
        <w:rPr>
          <w:rFonts w:ascii="Times New Roman Bold" w:hAnsi="Times New Roman Bold" w:cs="Times New Roman Bold"/>
          <w:b/>
          <w:u w:val="single"/>
          <w:lang w:val="en-US"/>
        </w:rPr>
        <w:t>6</w:t>
      </w:r>
      <w:r w:rsidRPr="007C74B8">
        <w:rPr>
          <w:lang w:val="en-US"/>
        </w:rPr>
        <w:t>: RAN4 to provide input to RAN2 on parameters and assumptions relevant to generalization study.</w:t>
      </w:r>
    </w:p>
    <w:p w14:paraId="3B35BBFD" w14:textId="77777777" w:rsidR="003E4A37" w:rsidRPr="00C508BF" w:rsidRDefault="009E43D6">
      <w:pPr>
        <w:pStyle w:val="Heading1"/>
        <w:rPr>
          <w:lang w:val="en-US"/>
        </w:rPr>
      </w:pPr>
      <w:r w:rsidRPr="00C508BF">
        <w:rPr>
          <w:lang w:val="en-US"/>
        </w:rPr>
        <w:t>Summary</w:t>
      </w:r>
    </w:p>
    <w:p w14:paraId="4EACA66C" w14:textId="77777777" w:rsidR="003E4A37" w:rsidRPr="00C508BF" w:rsidRDefault="009E43D6">
      <w:pPr>
        <w:rPr>
          <w:lang w:val="en-US"/>
        </w:rPr>
      </w:pPr>
      <w:r w:rsidRPr="00C508BF">
        <w:rPr>
          <w:lang w:val="en-US"/>
        </w:rPr>
        <w:t>In this contribution impact on RAN4 requirements based on RAN2 assumptions are discussed. The proposals below summarize the discussion presented in this paper.</w:t>
      </w:r>
    </w:p>
    <w:p w14:paraId="749F9505" w14:textId="77777777" w:rsidR="001C1BF5" w:rsidRDefault="001C1BF5" w:rsidP="001C1BF5">
      <w:pPr>
        <w:rPr>
          <w:lang w:val="en-US"/>
        </w:rPr>
      </w:pPr>
      <w:r w:rsidRPr="00130342">
        <w:rPr>
          <w:rFonts w:ascii="Times New Roman Bold" w:hAnsi="Times New Roman Bold" w:cs="Times New Roman Bold"/>
          <w:b/>
          <w:u w:val="single"/>
          <w:lang w:val="en-US"/>
        </w:rPr>
        <w:t>Proposal 1</w:t>
      </w:r>
      <w:r w:rsidRPr="00130342">
        <w:rPr>
          <w:lang w:val="en-US"/>
        </w:rPr>
        <w:t>:  RAN4 to study requirements for temporal prediction, spatial prediction, and frequency prediction</w:t>
      </w:r>
      <w:r>
        <w:rPr>
          <w:lang w:val="en-US"/>
        </w:rPr>
        <w:t xml:space="preserve"> based on the outcome of RAN2 evaluations</w:t>
      </w:r>
      <w:r w:rsidRPr="00130342">
        <w:rPr>
          <w:lang w:val="en-US"/>
        </w:rPr>
        <w:t>.</w:t>
      </w:r>
      <w:r>
        <w:rPr>
          <w:lang w:val="en-US"/>
        </w:rPr>
        <w:br/>
      </w:r>
    </w:p>
    <w:p w14:paraId="2924D016" w14:textId="77777777" w:rsidR="001C1BF5" w:rsidRPr="00C508BF" w:rsidRDefault="001C1BF5" w:rsidP="001C1BF5">
      <w:pPr>
        <w:rPr>
          <w:lang w:val="en-US"/>
        </w:rPr>
      </w:pPr>
      <w:r w:rsidRPr="00494AB5">
        <w:rPr>
          <w:b/>
          <w:bCs/>
          <w:u w:val="single"/>
          <w:lang w:val="en-US"/>
        </w:rPr>
        <w:t>Proposal 2</w:t>
      </w:r>
      <w:r>
        <w:rPr>
          <w:lang w:val="en-US"/>
        </w:rPr>
        <w:t>: RAN4 to study requirements for event prediction based on the outcome of RAN2 evaluations.</w:t>
      </w:r>
      <w:r>
        <w:rPr>
          <w:lang w:val="en-US"/>
        </w:rPr>
        <w:br/>
      </w:r>
    </w:p>
    <w:p w14:paraId="044FABCB" w14:textId="77777777" w:rsidR="001C1BF5" w:rsidRPr="00C508BF" w:rsidRDefault="001C1BF5" w:rsidP="001C1BF5">
      <w:pPr>
        <w:rPr>
          <w:lang w:val="en-US"/>
        </w:rPr>
      </w:pPr>
      <w:r w:rsidRPr="00C508BF">
        <w:rPr>
          <w:rFonts w:ascii="Times New Roman Bold" w:hAnsi="Times New Roman Bold" w:cs="Times New Roman Bold"/>
          <w:b/>
          <w:u w:val="single"/>
          <w:lang w:val="en-US"/>
        </w:rPr>
        <w:t xml:space="preserve">Proposal </w:t>
      </w:r>
      <w:r>
        <w:rPr>
          <w:rFonts w:ascii="Times New Roman Bold" w:hAnsi="Times New Roman Bold" w:cs="Times New Roman Bold"/>
          <w:b/>
          <w:u w:val="single"/>
          <w:lang w:val="en-US"/>
        </w:rPr>
        <w:t>3</w:t>
      </w:r>
      <w:r w:rsidRPr="00C508BF">
        <w:rPr>
          <w:lang w:val="en-US"/>
        </w:rPr>
        <w:t xml:space="preserve">: </w:t>
      </w:r>
      <w:r>
        <w:rPr>
          <w:lang w:val="en-US"/>
        </w:rPr>
        <w:t xml:space="preserve">RAN4 to use </w:t>
      </w:r>
      <w:r w:rsidRPr="00C508BF">
        <w:rPr>
          <w:lang w:val="en-US"/>
        </w:rPr>
        <w:t xml:space="preserve">definition of </w:t>
      </w:r>
      <w:r w:rsidRPr="00C508BF">
        <w:rPr>
          <w:rFonts w:ascii="Times New Roman Italic" w:hAnsi="Times New Roman Italic" w:cs="Times New Roman Italic"/>
          <w:i/>
          <w:lang w:val="en-US"/>
        </w:rPr>
        <w:t xml:space="preserve">AI/ML model inference </w:t>
      </w:r>
      <w:r w:rsidRPr="00C508BF">
        <w:rPr>
          <w:lang w:val="en-US"/>
        </w:rPr>
        <w:t>from TR38.843</w:t>
      </w:r>
      <w:r w:rsidRPr="00C508BF">
        <w:rPr>
          <w:rFonts w:ascii="Times New Roman Italic" w:hAnsi="Times New Roman Italic" w:cs="Times New Roman Italic"/>
          <w:i/>
          <w:lang w:val="en-US"/>
        </w:rPr>
        <w:t xml:space="preserve"> </w:t>
      </w:r>
      <w:r>
        <w:rPr>
          <w:rFonts w:ascii="Times New Roman Italic" w:hAnsi="Times New Roman Italic" w:cs="Times New Roman Italic"/>
          <w:iCs/>
          <w:lang w:val="en-US"/>
        </w:rPr>
        <w:t xml:space="preserve">for spatial and frequency predictions while discussing the </w:t>
      </w:r>
      <w:r w:rsidRPr="00C508BF">
        <w:rPr>
          <w:lang w:val="en-US"/>
        </w:rPr>
        <w:t>impact of spatial and frequency predictions on RAN4 requirements.</w:t>
      </w:r>
      <w:r w:rsidRPr="00C508BF">
        <w:rPr>
          <w:lang w:val="en-US"/>
        </w:rPr>
        <w:br/>
      </w:r>
    </w:p>
    <w:p w14:paraId="7F7E4F60" w14:textId="77777777" w:rsidR="001C1BF5" w:rsidRPr="00C508BF" w:rsidRDefault="001C1BF5" w:rsidP="001C1BF5">
      <w:pPr>
        <w:rPr>
          <w:rFonts w:ascii="Times New Roman Italic" w:hAnsi="Times New Roman Italic" w:cs="Times New Roman Italic"/>
          <w:i/>
          <w:lang w:val="en-US"/>
        </w:rPr>
      </w:pPr>
      <w:r w:rsidRPr="00C508BF">
        <w:rPr>
          <w:rFonts w:ascii="Times New Roman Bold" w:hAnsi="Times New Roman Bold" w:cs="Times New Roman Bold"/>
          <w:b/>
          <w:u w:val="single"/>
          <w:lang w:val="en-US"/>
        </w:rPr>
        <w:t xml:space="preserve">Proposal </w:t>
      </w:r>
      <w:r>
        <w:rPr>
          <w:rFonts w:ascii="Times New Roman Bold" w:hAnsi="Times New Roman Bold" w:cs="Times New Roman Bold"/>
          <w:b/>
          <w:u w:val="single"/>
          <w:lang w:val="en-US"/>
        </w:rPr>
        <w:t>4</w:t>
      </w:r>
      <w:r w:rsidRPr="00C508BF">
        <w:rPr>
          <w:lang w:val="en-US"/>
        </w:rPr>
        <w:t xml:space="preserve">: </w:t>
      </w:r>
      <w:r>
        <w:rPr>
          <w:lang w:val="en-US"/>
        </w:rPr>
        <w:t>RAN4 to use the following definition of temporal prediction while discussing the impact of temporal prediction on RAN4 requirements. “</w:t>
      </w:r>
      <w:r w:rsidRPr="000545C3">
        <w:rPr>
          <w:i/>
          <w:iCs/>
          <w:u w:val="single"/>
          <w:lang w:val="en-US"/>
        </w:rPr>
        <w:t>Temporal prediction is</w:t>
      </w:r>
      <w:r w:rsidRPr="000545C3">
        <w:rPr>
          <w:u w:val="single"/>
          <w:lang w:val="en-US"/>
        </w:rPr>
        <w:t xml:space="preserve"> </w:t>
      </w:r>
      <w:r w:rsidRPr="000545C3">
        <w:rPr>
          <w:rFonts w:ascii="Times New Roman Italic" w:hAnsi="Times New Roman Italic" w:cs="Times New Roman Italic"/>
          <w:i/>
          <w:u w:val="single"/>
          <w:lang w:val="en-US"/>
        </w:rPr>
        <w:t>a process of using a trained AI/ML model to produce a set of output(s) based on a set of input(s), where the output of the model should remain valid at a future reference time.</w:t>
      </w:r>
      <w:r w:rsidRPr="0086597E">
        <w:rPr>
          <w:rFonts w:ascii="Times New Roman Italic" w:hAnsi="Times New Roman Italic" w:cs="Times New Roman Italic"/>
          <w:iCs/>
          <w:lang w:val="en-US"/>
        </w:rPr>
        <w:t>”</w:t>
      </w:r>
      <w:r w:rsidRPr="00C508BF">
        <w:rPr>
          <w:rFonts w:ascii="Times New Roman Italic" w:hAnsi="Times New Roman Italic" w:cs="Times New Roman Italic"/>
          <w:i/>
          <w:lang w:val="en-US"/>
        </w:rPr>
        <w:br/>
      </w:r>
    </w:p>
    <w:p w14:paraId="3388EDE4" w14:textId="2BB824C4" w:rsidR="00D01E4E" w:rsidRDefault="001C1BF5" w:rsidP="001C1BF5">
      <w:r w:rsidRPr="00C508BF">
        <w:rPr>
          <w:rFonts w:ascii="Times New Roman Bold" w:hAnsi="Times New Roman Bold" w:cs="Times New Roman Bold"/>
          <w:b/>
          <w:u w:val="single"/>
          <w:lang w:val="en-US"/>
        </w:rPr>
        <w:t xml:space="preserve">Proposal </w:t>
      </w:r>
      <w:r>
        <w:rPr>
          <w:rFonts w:ascii="Times New Roman Bold" w:hAnsi="Times New Roman Bold" w:cs="Times New Roman Bold"/>
          <w:b/>
          <w:u w:val="single"/>
          <w:lang w:val="en-US"/>
        </w:rPr>
        <w:t>5</w:t>
      </w:r>
      <w:r w:rsidRPr="00C508BF">
        <w:rPr>
          <w:lang w:val="en-US"/>
        </w:rPr>
        <w:t>: Send an LS to RAN2 requesting to capture definition of temporal</w:t>
      </w:r>
      <w:r>
        <w:rPr>
          <w:lang w:val="en-US"/>
        </w:rPr>
        <w:t>, spatial, and frequency</w:t>
      </w:r>
      <w:r w:rsidRPr="00C508BF">
        <w:rPr>
          <w:lang w:val="en-US"/>
        </w:rPr>
        <w:t xml:space="preserve"> prediction in TR38.744.</w:t>
      </w:r>
      <w:r w:rsidR="00983036">
        <w:rPr>
          <w:lang w:val="en-US"/>
        </w:rPr>
        <w:br/>
      </w:r>
    </w:p>
    <w:p w14:paraId="07A19C05" w14:textId="568D1D1A" w:rsidR="003E4A37" w:rsidRPr="00DE78BC" w:rsidRDefault="007C74B8">
      <w:pPr>
        <w:rPr>
          <w:lang w:val="en-US"/>
        </w:rPr>
      </w:pPr>
      <w:r w:rsidRPr="007C74B8">
        <w:rPr>
          <w:rFonts w:ascii="Times New Roman Bold" w:hAnsi="Times New Roman Bold" w:cs="Times New Roman Bold"/>
          <w:b/>
          <w:u w:val="single"/>
          <w:lang w:val="en-US"/>
        </w:rPr>
        <w:t>Proposal 6</w:t>
      </w:r>
      <w:r w:rsidRPr="007C74B8">
        <w:rPr>
          <w:lang w:val="en-US"/>
        </w:rPr>
        <w:t>: RAN4 to provide input to RAN2 on parameters and assumptions relevant to generalization study.</w:t>
      </w:r>
    </w:p>
    <w:p w14:paraId="32FAA6EE" w14:textId="77777777" w:rsidR="003E4A37" w:rsidRPr="00DE78BC" w:rsidRDefault="009E43D6">
      <w:pPr>
        <w:pStyle w:val="Heading1"/>
        <w:tabs>
          <w:tab w:val="left" w:pos="432"/>
        </w:tabs>
        <w:ind w:left="432" w:right="72" w:hanging="432"/>
        <w:rPr>
          <w:lang w:val="en-US"/>
        </w:rPr>
      </w:pPr>
      <w:r w:rsidRPr="00DE78BC">
        <w:rPr>
          <w:lang w:val="en-US"/>
        </w:rPr>
        <w:t>References</w:t>
      </w:r>
      <w:bookmarkEnd w:id="0"/>
      <w:bookmarkEnd w:id="1"/>
    </w:p>
    <w:p w14:paraId="628F5FDC" w14:textId="3FFB3CB4" w:rsidR="003E4A37" w:rsidRPr="00FB234C" w:rsidRDefault="009E43D6" w:rsidP="00FB234C">
      <w:pPr>
        <w:numPr>
          <w:ilvl w:val="0"/>
          <w:numId w:val="16"/>
        </w:numPr>
        <w:rPr>
          <w:lang w:val="en-US"/>
        </w:rPr>
      </w:pPr>
      <w:r w:rsidRPr="00C508BF">
        <w:rPr>
          <w:lang w:val="en-US"/>
        </w:rPr>
        <w:t xml:space="preserve"> RP-242393, Revised SID on AIML for mobility in NR, OPPO (rapporteur).</w:t>
      </w:r>
    </w:p>
    <w:sectPr w:rsidR="003E4A37" w:rsidRPr="00FB234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AFE9E" w14:textId="77777777" w:rsidR="00AE51D2" w:rsidRDefault="00AE51D2">
      <w:pPr>
        <w:spacing w:after="0"/>
      </w:pPr>
      <w:r>
        <w:separator/>
      </w:r>
    </w:p>
  </w:endnote>
  <w:endnote w:type="continuationSeparator" w:id="0">
    <w:p w14:paraId="459BF6B4" w14:textId="77777777" w:rsidR="00AE51D2" w:rsidRDefault="00AE51D2">
      <w:pPr>
        <w:spacing w:after="0"/>
      </w:pPr>
      <w:r>
        <w:continuationSeparator/>
      </w:r>
    </w:p>
  </w:endnote>
  <w:endnote w:type="continuationNotice" w:id="1">
    <w:p w14:paraId="3A0DDDCB" w14:textId="77777777" w:rsidR="00AE51D2" w:rsidRDefault="00AE5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51576" w14:textId="77777777" w:rsidR="00AE51D2" w:rsidRDefault="00AE51D2">
      <w:pPr>
        <w:spacing w:after="0"/>
      </w:pPr>
      <w:r>
        <w:separator/>
      </w:r>
    </w:p>
  </w:footnote>
  <w:footnote w:type="continuationSeparator" w:id="0">
    <w:p w14:paraId="39CB89A4" w14:textId="77777777" w:rsidR="00AE51D2" w:rsidRDefault="00AE51D2">
      <w:pPr>
        <w:spacing w:after="0"/>
      </w:pPr>
      <w:r>
        <w:continuationSeparator/>
      </w:r>
    </w:p>
  </w:footnote>
  <w:footnote w:type="continuationNotice" w:id="1">
    <w:p w14:paraId="5F1F63D7" w14:textId="77777777" w:rsidR="00AE51D2" w:rsidRDefault="00AE5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C6727" w14:textId="77777777" w:rsidR="003E4A37" w:rsidRDefault="003E4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909BE" w14:textId="77777777" w:rsidR="003E4A37" w:rsidRDefault="009E43D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6A49E" w14:textId="77777777" w:rsidR="003E4A37" w:rsidRDefault="003E4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797A39"/>
    <w:multiLevelType w:val="multilevel"/>
    <w:tmpl w:val="CF797A39"/>
    <w:lvl w:ilvl="0">
      <w:start w:val="5"/>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1" w15:restartNumberingAfterBreak="0">
    <w:nsid w:val="DDFE9464"/>
    <w:multiLevelType w:val="multilevel"/>
    <w:tmpl w:val="DDFE9464"/>
    <w:lvl w:ilvl="0">
      <w:start w:val="5"/>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FBF52B4"/>
    <w:multiLevelType w:val="hybridMultilevel"/>
    <w:tmpl w:val="102E1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D94CE4"/>
    <w:multiLevelType w:val="hybridMultilevel"/>
    <w:tmpl w:val="3D4611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1" w15:restartNumberingAfterBreak="0">
    <w:nsid w:val="3FF14E84"/>
    <w:multiLevelType w:val="hybridMultilevel"/>
    <w:tmpl w:val="D62CF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3856EF"/>
    <w:multiLevelType w:val="hybridMultilevel"/>
    <w:tmpl w:val="A9024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6FEEA5F9"/>
    <w:multiLevelType w:val="singleLevel"/>
    <w:tmpl w:val="6FEEA5F9"/>
    <w:lvl w:ilvl="0">
      <w:start w:val="1"/>
      <w:numFmt w:val="decimal"/>
      <w:suff w:val="space"/>
      <w:lvlText w:val="%1."/>
      <w:lvlJc w:val="left"/>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DE5934"/>
    <w:multiLevelType w:val="multilevel"/>
    <w:tmpl w:val="7FDE5934"/>
    <w:lvl w:ilvl="0">
      <w:start w:val="5"/>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num w:numId="1" w16cid:durableId="1906916852">
    <w:abstractNumId w:val="4"/>
  </w:num>
  <w:num w:numId="2" w16cid:durableId="843323270">
    <w:abstractNumId w:val="8"/>
  </w:num>
  <w:num w:numId="3" w16cid:durableId="37095629">
    <w:abstractNumId w:val="16"/>
  </w:num>
  <w:num w:numId="4" w16cid:durableId="447286384">
    <w:abstractNumId w:val="18"/>
  </w:num>
  <w:num w:numId="5" w16cid:durableId="306857952">
    <w:abstractNumId w:val="6"/>
  </w:num>
  <w:num w:numId="6" w16cid:durableId="1382173420">
    <w:abstractNumId w:val="14"/>
  </w:num>
  <w:num w:numId="7" w16cid:durableId="1355420252">
    <w:abstractNumId w:val="7"/>
  </w:num>
  <w:num w:numId="8" w16cid:durableId="798913658">
    <w:abstractNumId w:val="2"/>
  </w:num>
  <w:num w:numId="9" w16cid:durableId="1662923584">
    <w:abstractNumId w:val="13"/>
  </w:num>
  <w:num w:numId="10" w16cid:durableId="77235848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9158889">
    <w:abstractNumId w:val="15"/>
  </w:num>
  <w:num w:numId="12" w16cid:durableId="2036886635">
    <w:abstractNumId w:val="5"/>
  </w:num>
  <w:num w:numId="13" w16cid:durableId="281881420">
    <w:abstractNumId w:val="19"/>
  </w:num>
  <w:num w:numId="14" w16cid:durableId="1598053717">
    <w:abstractNumId w:val="1"/>
  </w:num>
  <w:num w:numId="15" w16cid:durableId="1302033926">
    <w:abstractNumId w:val="0"/>
  </w:num>
  <w:num w:numId="16" w16cid:durableId="838231828">
    <w:abstractNumId w:val="17"/>
  </w:num>
  <w:num w:numId="17" w16cid:durableId="86076204">
    <w:abstractNumId w:val="12"/>
  </w:num>
  <w:num w:numId="18" w16cid:durableId="958684299">
    <w:abstractNumId w:val="3"/>
  </w:num>
  <w:num w:numId="19" w16cid:durableId="1962833842">
    <w:abstractNumId w:val="9"/>
  </w:num>
  <w:num w:numId="20" w16cid:durableId="723061978">
    <w:abstractNumId w:val="11"/>
  </w:num>
  <w:num w:numId="21" w16cid:durableId="57213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9AFD25FB"/>
    <w:rsid w:val="9FCD3112"/>
    <w:rsid w:val="AE67DA3C"/>
    <w:rsid w:val="B7FF044A"/>
    <w:rsid w:val="BDC6436D"/>
    <w:rsid w:val="BFBD6502"/>
    <w:rsid w:val="D7FE4A21"/>
    <w:rsid w:val="DF1F7E20"/>
    <w:rsid w:val="DFFD1BE1"/>
    <w:rsid w:val="E57325AE"/>
    <w:rsid w:val="E6FC999F"/>
    <w:rsid w:val="E6FD793A"/>
    <w:rsid w:val="EBFFAC9E"/>
    <w:rsid w:val="EDDAAF1E"/>
    <w:rsid w:val="EE7B52AC"/>
    <w:rsid w:val="EEBBBC72"/>
    <w:rsid w:val="EEBF483C"/>
    <w:rsid w:val="EFC64B55"/>
    <w:rsid w:val="EFEF9EB1"/>
    <w:rsid w:val="F2E9E05C"/>
    <w:rsid w:val="F61B7863"/>
    <w:rsid w:val="F6B54A27"/>
    <w:rsid w:val="F7BF4E17"/>
    <w:rsid w:val="FAEF70DD"/>
    <w:rsid w:val="FBFBF1B4"/>
    <w:rsid w:val="FCDEE311"/>
    <w:rsid w:val="FDDE772A"/>
    <w:rsid w:val="FDEE92C1"/>
    <w:rsid w:val="FE7D42B6"/>
    <w:rsid w:val="FFD77AFA"/>
    <w:rsid w:val="FFF9B943"/>
    <w:rsid w:val="FFFB72B5"/>
    <w:rsid w:val="0000068D"/>
    <w:rsid w:val="0000141C"/>
    <w:rsid w:val="000015D2"/>
    <w:rsid w:val="000030EC"/>
    <w:rsid w:val="00005A98"/>
    <w:rsid w:val="00006F6D"/>
    <w:rsid w:val="000070AC"/>
    <w:rsid w:val="000103FB"/>
    <w:rsid w:val="0001285F"/>
    <w:rsid w:val="00012898"/>
    <w:rsid w:val="00013C06"/>
    <w:rsid w:val="00022E4A"/>
    <w:rsid w:val="00023765"/>
    <w:rsid w:val="00023919"/>
    <w:rsid w:val="0002404C"/>
    <w:rsid w:val="00024174"/>
    <w:rsid w:val="00031F2A"/>
    <w:rsid w:val="00033E41"/>
    <w:rsid w:val="000359F5"/>
    <w:rsid w:val="00035CBE"/>
    <w:rsid w:val="0003605D"/>
    <w:rsid w:val="0003727D"/>
    <w:rsid w:val="00037C15"/>
    <w:rsid w:val="0004086E"/>
    <w:rsid w:val="00041F23"/>
    <w:rsid w:val="000435A1"/>
    <w:rsid w:val="00043D0A"/>
    <w:rsid w:val="0004623E"/>
    <w:rsid w:val="00046312"/>
    <w:rsid w:val="00047B98"/>
    <w:rsid w:val="0005222D"/>
    <w:rsid w:val="000531BE"/>
    <w:rsid w:val="000545C3"/>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97B04"/>
    <w:rsid w:val="000A0386"/>
    <w:rsid w:val="000A34D3"/>
    <w:rsid w:val="000A57B7"/>
    <w:rsid w:val="000A6394"/>
    <w:rsid w:val="000B0E09"/>
    <w:rsid w:val="000B293C"/>
    <w:rsid w:val="000B38CE"/>
    <w:rsid w:val="000B42D7"/>
    <w:rsid w:val="000B6E49"/>
    <w:rsid w:val="000B7FED"/>
    <w:rsid w:val="000C038A"/>
    <w:rsid w:val="000C067B"/>
    <w:rsid w:val="000C1BA0"/>
    <w:rsid w:val="000C2588"/>
    <w:rsid w:val="000C3D56"/>
    <w:rsid w:val="000C473A"/>
    <w:rsid w:val="000C59D8"/>
    <w:rsid w:val="000C6598"/>
    <w:rsid w:val="000C67FF"/>
    <w:rsid w:val="000C68E4"/>
    <w:rsid w:val="000C6CBC"/>
    <w:rsid w:val="000C7673"/>
    <w:rsid w:val="000C7F40"/>
    <w:rsid w:val="000D44B3"/>
    <w:rsid w:val="000D51D3"/>
    <w:rsid w:val="000D5E43"/>
    <w:rsid w:val="000E08B8"/>
    <w:rsid w:val="000E4392"/>
    <w:rsid w:val="000E5B17"/>
    <w:rsid w:val="000E6B64"/>
    <w:rsid w:val="000F0826"/>
    <w:rsid w:val="000F287A"/>
    <w:rsid w:val="000F290D"/>
    <w:rsid w:val="000F29EA"/>
    <w:rsid w:val="000F41D7"/>
    <w:rsid w:val="000F4794"/>
    <w:rsid w:val="000F497D"/>
    <w:rsid w:val="000F5841"/>
    <w:rsid w:val="000F747A"/>
    <w:rsid w:val="000F7745"/>
    <w:rsid w:val="000F7D52"/>
    <w:rsid w:val="001021FB"/>
    <w:rsid w:val="0010321F"/>
    <w:rsid w:val="001049D7"/>
    <w:rsid w:val="00105211"/>
    <w:rsid w:val="00107087"/>
    <w:rsid w:val="001125B8"/>
    <w:rsid w:val="00114F62"/>
    <w:rsid w:val="00116738"/>
    <w:rsid w:val="00116A9B"/>
    <w:rsid w:val="0012136B"/>
    <w:rsid w:val="00121C71"/>
    <w:rsid w:val="001235AC"/>
    <w:rsid w:val="00124505"/>
    <w:rsid w:val="00124FA7"/>
    <w:rsid w:val="001271CB"/>
    <w:rsid w:val="00130342"/>
    <w:rsid w:val="00134260"/>
    <w:rsid w:val="0013603A"/>
    <w:rsid w:val="00136F04"/>
    <w:rsid w:val="00137276"/>
    <w:rsid w:val="001454AD"/>
    <w:rsid w:val="001459C4"/>
    <w:rsid w:val="00145D43"/>
    <w:rsid w:val="00150FE6"/>
    <w:rsid w:val="00151450"/>
    <w:rsid w:val="001523F0"/>
    <w:rsid w:val="00152B7B"/>
    <w:rsid w:val="00154A26"/>
    <w:rsid w:val="00154D5D"/>
    <w:rsid w:val="00161CB1"/>
    <w:rsid w:val="00163DBA"/>
    <w:rsid w:val="00163EAA"/>
    <w:rsid w:val="00164E71"/>
    <w:rsid w:val="001652AF"/>
    <w:rsid w:val="001656F4"/>
    <w:rsid w:val="00166A7C"/>
    <w:rsid w:val="00167963"/>
    <w:rsid w:val="0017079E"/>
    <w:rsid w:val="00172557"/>
    <w:rsid w:val="0017439A"/>
    <w:rsid w:val="0017714C"/>
    <w:rsid w:val="0018176D"/>
    <w:rsid w:val="00185F48"/>
    <w:rsid w:val="001868E3"/>
    <w:rsid w:val="00186AF0"/>
    <w:rsid w:val="00186D7F"/>
    <w:rsid w:val="001877F0"/>
    <w:rsid w:val="00190041"/>
    <w:rsid w:val="00192C46"/>
    <w:rsid w:val="00193067"/>
    <w:rsid w:val="001944C9"/>
    <w:rsid w:val="001945F3"/>
    <w:rsid w:val="00194E4D"/>
    <w:rsid w:val="00195111"/>
    <w:rsid w:val="0019640E"/>
    <w:rsid w:val="0019766D"/>
    <w:rsid w:val="001A08B3"/>
    <w:rsid w:val="001A1A3E"/>
    <w:rsid w:val="001A3097"/>
    <w:rsid w:val="001A59F6"/>
    <w:rsid w:val="001A5D42"/>
    <w:rsid w:val="001A65DE"/>
    <w:rsid w:val="001A7B60"/>
    <w:rsid w:val="001A7F66"/>
    <w:rsid w:val="001B0B8F"/>
    <w:rsid w:val="001B0F00"/>
    <w:rsid w:val="001B1102"/>
    <w:rsid w:val="001B22F8"/>
    <w:rsid w:val="001B24E5"/>
    <w:rsid w:val="001B266C"/>
    <w:rsid w:val="001B3DEC"/>
    <w:rsid w:val="001B47CF"/>
    <w:rsid w:val="001B52F0"/>
    <w:rsid w:val="001B6B27"/>
    <w:rsid w:val="001B7A65"/>
    <w:rsid w:val="001B7E8A"/>
    <w:rsid w:val="001C02B6"/>
    <w:rsid w:val="001C0830"/>
    <w:rsid w:val="001C0B0B"/>
    <w:rsid w:val="001C1BF5"/>
    <w:rsid w:val="001C3E3B"/>
    <w:rsid w:val="001C44EF"/>
    <w:rsid w:val="001C4EB4"/>
    <w:rsid w:val="001C53ED"/>
    <w:rsid w:val="001C7D9C"/>
    <w:rsid w:val="001D299B"/>
    <w:rsid w:val="001D32B7"/>
    <w:rsid w:val="001D3FD8"/>
    <w:rsid w:val="001E009A"/>
    <w:rsid w:val="001E0E2E"/>
    <w:rsid w:val="001E1091"/>
    <w:rsid w:val="001E323B"/>
    <w:rsid w:val="001E3700"/>
    <w:rsid w:val="001E41F3"/>
    <w:rsid w:val="001E7EFD"/>
    <w:rsid w:val="001F231B"/>
    <w:rsid w:val="001F5159"/>
    <w:rsid w:val="001F6378"/>
    <w:rsid w:val="001F76C0"/>
    <w:rsid w:val="00201A66"/>
    <w:rsid w:val="00202F05"/>
    <w:rsid w:val="00203702"/>
    <w:rsid w:val="00205D60"/>
    <w:rsid w:val="00206474"/>
    <w:rsid w:val="002064A8"/>
    <w:rsid w:val="00207D52"/>
    <w:rsid w:val="00212EDF"/>
    <w:rsid w:val="00216174"/>
    <w:rsid w:val="0021718F"/>
    <w:rsid w:val="00221A04"/>
    <w:rsid w:val="00222E5B"/>
    <w:rsid w:val="00225A8F"/>
    <w:rsid w:val="00225DF4"/>
    <w:rsid w:val="002271C9"/>
    <w:rsid w:val="00227D53"/>
    <w:rsid w:val="00230A65"/>
    <w:rsid w:val="0023260C"/>
    <w:rsid w:val="00232E7E"/>
    <w:rsid w:val="00233741"/>
    <w:rsid w:val="002355C5"/>
    <w:rsid w:val="002373C0"/>
    <w:rsid w:val="00240F93"/>
    <w:rsid w:val="0024312A"/>
    <w:rsid w:val="0024337C"/>
    <w:rsid w:val="002433A5"/>
    <w:rsid w:val="00250174"/>
    <w:rsid w:val="00250365"/>
    <w:rsid w:val="00250A17"/>
    <w:rsid w:val="00254DD7"/>
    <w:rsid w:val="00254E40"/>
    <w:rsid w:val="002579D2"/>
    <w:rsid w:val="00257C37"/>
    <w:rsid w:val="0026004D"/>
    <w:rsid w:val="00260970"/>
    <w:rsid w:val="00261F99"/>
    <w:rsid w:val="0026263A"/>
    <w:rsid w:val="00262C61"/>
    <w:rsid w:val="002640DD"/>
    <w:rsid w:val="00264D46"/>
    <w:rsid w:val="00266FF7"/>
    <w:rsid w:val="00267746"/>
    <w:rsid w:val="00267FEA"/>
    <w:rsid w:val="00271098"/>
    <w:rsid w:val="0027171F"/>
    <w:rsid w:val="00273A7A"/>
    <w:rsid w:val="00273E26"/>
    <w:rsid w:val="00275D12"/>
    <w:rsid w:val="00281D67"/>
    <w:rsid w:val="002823F8"/>
    <w:rsid w:val="00282634"/>
    <w:rsid w:val="00284D02"/>
    <w:rsid w:val="00284FEB"/>
    <w:rsid w:val="0028520F"/>
    <w:rsid w:val="002855F2"/>
    <w:rsid w:val="002860C4"/>
    <w:rsid w:val="002863B3"/>
    <w:rsid w:val="00290F33"/>
    <w:rsid w:val="0029163F"/>
    <w:rsid w:val="0029219A"/>
    <w:rsid w:val="002935E7"/>
    <w:rsid w:val="00295820"/>
    <w:rsid w:val="002A05EA"/>
    <w:rsid w:val="002A2B92"/>
    <w:rsid w:val="002A384A"/>
    <w:rsid w:val="002A4E83"/>
    <w:rsid w:val="002A5D46"/>
    <w:rsid w:val="002B1C79"/>
    <w:rsid w:val="002B2480"/>
    <w:rsid w:val="002B2BF6"/>
    <w:rsid w:val="002B3E81"/>
    <w:rsid w:val="002B4242"/>
    <w:rsid w:val="002B5741"/>
    <w:rsid w:val="002B58FA"/>
    <w:rsid w:val="002B5E2D"/>
    <w:rsid w:val="002B64B5"/>
    <w:rsid w:val="002C10B8"/>
    <w:rsid w:val="002C261C"/>
    <w:rsid w:val="002C3701"/>
    <w:rsid w:val="002C7275"/>
    <w:rsid w:val="002C795F"/>
    <w:rsid w:val="002D2448"/>
    <w:rsid w:val="002D2571"/>
    <w:rsid w:val="002D3389"/>
    <w:rsid w:val="002D40A4"/>
    <w:rsid w:val="002D4249"/>
    <w:rsid w:val="002D4622"/>
    <w:rsid w:val="002D7C6C"/>
    <w:rsid w:val="002E1F9C"/>
    <w:rsid w:val="002E313A"/>
    <w:rsid w:val="002E381A"/>
    <w:rsid w:val="002E4270"/>
    <w:rsid w:val="002E472E"/>
    <w:rsid w:val="002E4796"/>
    <w:rsid w:val="002E5B6A"/>
    <w:rsid w:val="002E7104"/>
    <w:rsid w:val="002E7476"/>
    <w:rsid w:val="002F19F3"/>
    <w:rsid w:val="002F39CC"/>
    <w:rsid w:val="002F4412"/>
    <w:rsid w:val="002F6893"/>
    <w:rsid w:val="003020A2"/>
    <w:rsid w:val="003026CA"/>
    <w:rsid w:val="00303ABB"/>
    <w:rsid w:val="00304FE1"/>
    <w:rsid w:val="00305409"/>
    <w:rsid w:val="003072B1"/>
    <w:rsid w:val="00310327"/>
    <w:rsid w:val="003112BF"/>
    <w:rsid w:val="0031133A"/>
    <w:rsid w:val="003130E3"/>
    <w:rsid w:val="00321EF2"/>
    <w:rsid w:val="003247CC"/>
    <w:rsid w:val="00324E39"/>
    <w:rsid w:val="003263DA"/>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76CF7"/>
    <w:rsid w:val="003830EA"/>
    <w:rsid w:val="003836AA"/>
    <w:rsid w:val="00384C6F"/>
    <w:rsid w:val="00390175"/>
    <w:rsid w:val="00390A34"/>
    <w:rsid w:val="00392261"/>
    <w:rsid w:val="00393C64"/>
    <w:rsid w:val="003948CB"/>
    <w:rsid w:val="0039612A"/>
    <w:rsid w:val="0039643E"/>
    <w:rsid w:val="00396D3C"/>
    <w:rsid w:val="00397F52"/>
    <w:rsid w:val="003A4ADE"/>
    <w:rsid w:val="003A517D"/>
    <w:rsid w:val="003A79EC"/>
    <w:rsid w:val="003B044C"/>
    <w:rsid w:val="003B07CF"/>
    <w:rsid w:val="003B163B"/>
    <w:rsid w:val="003B2EA7"/>
    <w:rsid w:val="003B4961"/>
    <w:rsid w:val="003B5037"/>
    <w:rsid w:val="003B74C7"/>
    <w:rsid w:val="003C086F"/>
    <w:rsid w:val="003C17F4"/>
    <w:rsid w:val="003C1EAC"/>
    <w:rsid w:val="003C2B78"/>
    <w:rsid w:val="003D07BF"/>
    <w:rsid w:val="003D0A00"/>
    <w:rsid w:val="003D1580"/>
    <w:rsid w:val="003D1968"/>
    <w:rsid w:val="003E16C8"/>
    <w:rsid w:val="003E1A36"/>
    <w:rsid w:val="003E1BDA"/>
    <w:rsid w:val="003E1D38"/>
    <w:rsid w:val="003E3FE4"/>
    <w:rsid w:val="003E4A37"/>
    <w:rsid w:val="003E5128"/>
    <w:rsid w:val="003E57FF"/>
    <w:rsid w:val="003E65CD"/>
    <w:rsid w:val="003E7F3B"/>
    <w:rsid w:val="003F0054"/>
    <w:rsid w:val="003F197E"/>
    <w:rsid w:val="003F2493"/>
    <w:rsid w:val="003F2EC2"/>
    <w:rsid w:val="003F4DF1"/>
    <w:rsid w:val="003F5361"/>
    <w:rsid w:val="004026C4"/>
    <w:rsid w:val="00403DA5"/>
    <w:rsid w:val="00404FE0"/>
    <w:rsid w:val="0040523C"/>
    <w:rsid w:val="004056E0"/>
    <w:rsid w:val="004077AA"/>
    <w:rsid w:val="00407970"/>
    <w:rsid w:val="00410371"/>
    <w:rsid w:val="00411BB3"/>
    <w:rsid w:val="00411C40"/>
    <w:rsid w:val="0041242D"/>
    <w:rsid w:val="00412A05"/>
    <w:rsid w:val="00412DB6"/>
    <w:rsid w:val="00414E26"/>
    <w:rsid w:val="004160BF"/>
    <w:rsid w:val="00417110"/>
    <w:rsid w:val="00420C4C"/>
    <w:rsid w:val="00420E86"/>
    <w:rsid w:val="004210BF"/>
    <w:rsid w:val="00423DE9"/>
    <w:rsid w:val="00423F26"/>
    <w:rsid w:val="004242F1"/>
    <w:rsid w:val="00425BCC"/>
    <w:rsid w:val="00426181"/>
    <w:rsid w:val="00434D46"/>
    <w:rsid w:val="004360BC"/>
    <w:rsid w:val="00437B32"/>
    <w:rsid w:val="00444278"/>
    <w:rsid w:val="0044477E"/>
    <w:rsid w:val="004462CF"/>
    <w:rsid w:val="00450580"/>
    <w:rsid w:val="00450E80"/>
    <w:rsid w:val="00451517"/>
    <w:rsid w:val="00452E07"/>
    <w:rsid w:val="00454487"/>
    <w:rsid w:val="004554EF"/>
    <w:rsid w:val="0046175B"/>
    <w:rsid w:val="00464346"/>
    <w:rsid w:val="004644EE"/>
    <w:rsid w:val="00464B26"/>
    <w:rsid w:val="00467418"/>
    <w:rsid w:val="00470901"/>
    <w:rsid w:val="00472D1E"/>
    <w:rsid w:val="00473DEB"/>
    <w:rsid w:val="00475856"/>
    <w:rsid w:val="00477831"/>
    <w:rsid w:val="00477B1D"/>
    <w:rsid w:val="00477CB7"/>
    <w:rsid w:val="00480375"/>
    <w:rsid w:val="0048159C"/>
    <w:rsid w:val="0048185F"/>
    <w:rsid w:val="00481D3B"/>
    <w:rsid w:val="00482903"/>
    <w:rsid w:val="004845BA"/>
    <w:rsid w:val="0048488C"/>
    <w:rsid w:val="00486A25"/>
    <w:rsid w:val="00490E48"/>
    <w:rsid w:val="0049258B"/>
    <w:rsid w:val="00492F69"/>
    <w:rsid w:val="004938A9"/>
    <w:rsid w:val="004947A8"/>
    <w:rsid w:val="00494AB5"/>
    <w:rsid w:val="004973E9"/>
    <w:rsid w:val="004A1031"/>
    <w:rsid w:val="004A1923"/>
    <w:rsid w:val="004A1C74"/>
    <w:rsid w:val="004A54E5"/>
    <w:rsid w:val="004B10C7"/>
    <w:rsid w:val="004B75B7"/>
    <w:rsid w:val="004B7BE7"/>
    <w:rsid w:val="004C0F59"/>
    <w:rsid w:val="004C13A7"/>
    <w:rsid w:val="004C2A4A"/>
    <w:rsid w:val="004D22DD"/>
    <w:rsid w:val="004D3BF3"/>
    <w:rsid w:val="004D4097"/>
    <w:rsid w:val="004D48A5"/>
    <w:rsid w:val="004D4E4B"/>
    <w:rsid w:val="004D57CD"/>
    <w:rsid w:val="004D63C0"/>
    <w:rsid w:val="004D6409"/>
    <w:rsid w:val="004D6C43"/>
    <w:rsid w:val="004D7C63"/>
    <w:rsid w:val="004E1488"/>
    <w:rsid w:val="004E188E"/>
    <w:rsid w:val="004E23F3"/>
    <w:rsid w:val="004E329D"/>
    <w:rsid w:val="004E3857"/>
    <w:rsid w:val="004E7D10"/>
    <w:rsid w:val="004F0478"/>
    <w:rsid w:val="004F3B74"/>
    <w:rsid w:val="004F6A05"/>
    <w:rsid w:val="00501D2D"/>
    <w:rsid w:val="005021CF"/>
    <w:rsid w:val="005027F9"/>
    <w:rsid w:val="00503AF6"/>
    <w:rsid w:val="00506911"/>
    <w:rsid w:val="00507756"/>
    <w:rsid w:val="005130EB"/>
    <w:rsid w:val="00513A63"/>
    <w:rsid w:val="0051580D"/>
    <w:rsid w:val="005179D8"/>
    <w:rsid w:val="00517B47"/>
    <w:rsid w:val="00520860"/>
    <w:rsid w:val="005216D8"/>
    <w:rsid w:val="005225F6"/>
    <w:rsid w:val="00523A7C"/>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18F3"/>
    <w:rsid w:val="00552F82"/>
    <w:rsid w:val="00553AF3"/>
    <w:rsid w:val="0055618C"/>
    <w:rsid w:val="00556851"/>
    <w:rsid w:val="005574EB"/>
    <w:rsid w:val="00562E4F"/>
    <w:rsid w:val="00564D2B"/>
    <w:rsid w:val="005675DC"/>
    <w:rsid w:val="005703BE"/>
    <w:rsid w:val="005758BC"/>
    <w:rsid w:val="00576A9F"/>
    <w:rsid w:val="005800EF"/>
    <w:rsid w:val="00581EE0"/>
    <w:rsid w:val="00582E1A"/>
    <w:rsid w:val="00584E78"/>
    <w:rsid w:val="005854C2"/>
    <w:rsid w:val="0059083C"/>
    <w:rsid w:val="00591ABE"/>
    <w:rsid w:val="005920BC"/>
    <w:rsid w:val="00592796"/>
    <w:rsid w:val="0059284A"/>
    <w:rsid w:val="00592D74"/>
    <w:rsid w:val="0059353F"/>
    <w:rsid w:val="00597137"/>
    <w:rsid w:val="005A02F4"/>
    <w:rsid w:val="005A1C4F"/>
    <w:rsid w:val="005A2582"/>
    <w:rsid w:val="005A5F29"/>
    <w:rsid w:val="005A7833"/>
    <w:rsid w:val="005B06CB"/>
    <w:rsid w:val="005B2E91"/>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6A45"/>
    <w:rsid w:val="005E2566"/>
    <w:rsid w:val="005E2C44"/>
    <w:rsid w:val="005E30E5"/>
    <w:rsid w:val="005E3781"/>
    <w:rsid w:val="005E4304"/>
    <w:rsid w:val="005E7107"/>
    <w:rsid w:val="005F22A8"/>
    <w:rsid w:val="005F2C16"/>
    <w:rsid w:val="005F365E"/>
    <w:rsid w:val="005F56EE"/>
    <w:rsid w:val="005F577A"/>
    <w:rsid w:val="005F707C"/>
    <w:rsid w:val="005F7D69"/>
    <w:rsid w:val="00600C03"/>
    <w:rsid w:val="006014A7"/>
    <w:rsid w:val="006019EF"/>
    <w:rsid w:val="00604686"/>
    <w:rsid w:val="0060526D"/>
    <w:rsid w:val="006065B1"/>
    <w:rsid w:val="006074B0"/>
    <w:rsid w:val="00607CEC"/>
    <w:rsid w:val="00612109"/>
    <w:rsid w:val="0061249B"/>
    <w:rsid w:val="00613074"/>
    <w:rsid w:val="006149C5"/>
    <w:rsid w:val="0061607D"/>
    <w:rsid w:val="00616129"/>
    <w:rsid w:val="006166BF"/>
    <w:rsid w:val="00616D5E"/>
    <w:rsid w:val="00617D48"/>
    <w:rsid w:val="00620181"/>
    <w:rsid w:val="006205E0"/>
    <w:rsid w:val="00621188"/>
    <w:rsid w:val="00621FEF"/>
    <w:rsid w:val="00624B75"/>
    <w:rsid w:val="006255CD"/>
    <w:rsid w:val="006257ED"/>
    <w:rsid w:val="00626191"/>
    <w:rsid w:val="006263B4"/>
    <w:rsid w:val="0062663E"/>
    <w:rsid w:val="006301CB"/>
    <w:rsid w:val="00632C17"/>
    <w:rsid w:val="00636D8B"/>
    <w:rsid w:val="00641498"/>
    <w:rsid w:val="00643784"/>
    <w:rsid w:val="00643C37"/>
    <w:rsid w:val="006442EF"/>
    <w:rsid w:val="00646B0A"/>
    <w:rsid w:val="006507C6"/>
    <w:rsid w:val="00651D99"/>
    <w:rsid w:val="0065381B"/>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4015"/>
    <w:rsid w:val="00695808"/>
    <w:rsid w:val="00695D6E"/>
    <w:rsid w:val="00696A4F"/>
    <w:rsid w:val="0069704E"/>
    <w:rsid w:val="006979A7"/>
    <w:rsid w:val="006A1EE8"/>
    <w:rsid w:val="006A30FD"/>
    <w:rsid w:val="006A4D87"/>
    <w:rsid w:val="006A6BD1"/>
    <w:rsid w:val="006B00EA"/>
    <w:rsid w:val="006B09DC"/>
    <w:rsid w:val="006B1979"/>
    <w:rsid w:val="006B199F"/>
    <w:rsid w:val="006B419F"/>
    <w:rsid w:val="006B43EC"/>
    <w:rsid w:val="006B46FB"/>
    <w:rsid w:val="006B7593"/>
    <w:rsid w:val="006B7E5B"/>
    <w:rsid w:val="006C04BD"/>
    <w:rsid w:val="006C04C8"/>
    <w:rsid w:val="006C2EEB"/>
    <w:rsid w:val="006C2F3C"/>
    <w:rsid w:val="006C749C"/>
    <w:rsid w:val="006D1AC4"/>
    <w:rsid w:val="006D38B6"/>
    <w:rsid w:val="006D39ED"/>
    <w:rsid w:val="006D5012"/>
    <w:rsid w:val="006D7D3C"/>
    <w:rsid w:val="006E04AD"/>
    <w:rsid w:val="006E21FB"/>
    <w:rsid w:val="006E285C"/>
    <w:rsid w:val="006E3570"/>
    <w:rsid w:val="006E38B8"/>
    <w:rsid w:val="006E5057"/>
    <w:rsid w:val="006E50CB"/>
    <w:rsid w:val="006F0DE7"/>
    <w:rsid w:val="006F248D"/>
    <w:rsid w:val="006F2A20"/>
    <w:rsid w:val="006F3F3F"/>
    <w:rsid w:val="006F5F95"/>
    <w:rsid w:val="00701990"/>
    <w:rsid w:val="00703883"/>
    <w:rsid w:val="00704DD1"/>
    <w:rsid w:val="00705BC5"/>
    <w:rsid w:val="00706E96"/>
    <w:rsid w:val="00707DCD"/>
    <w:rsid w:val="00707DDD"/>
    <w:rsid w:val="00707FF5"/>
    <w:rsid w:val="00710106"/>
    <w:rsid w:val="00713E0C"/>
    <w:rsid w:val="00714B27"/>
    <w:rsid w:val="00715D4A"/>
    <w:rsid w:val="007176AD"/>
    <w:rsid w:val="007176FF"/>
    <w:rsid w:val="0072258E"/>
    <w:rsid w:val="007235B5"/>
    <w:rsid w:val="00723FF3"/>
    <w:rsid w:val="00724CC7"/>
    <w:rsid w:val="0072570E"/>
    <w:rsid w:val="00730245"/>
    <w:rsid w:val="00731BAE"/>
    <w:rsid w:val="007403B3"/>
    <w:rsid w:val="00742109"/>
    <w:rsid w:val="00744636"/>
    <w:rsid w:val="007462BB"/>
    <w:rsid w:val="00753765"/>
    <w:rsid w:val="00753AE1"/>
    <w:rsid w:val="0075498B"/>
    <w:rsid w:val="007553E3"/>
    <w:rsid w:val="0076257F"/>
    <w:rsid w:val="00762EC6"/>
    <w:rsid w:val="00763ADA"/>
    <w:rsid w:val="00763E28"/>
    <w:rsid w:val="007641C6"/>
    <w:rsid w:val="007651B6"/>
    <w:rsid w:val="00770677"/>
    <w:rsid w:val="007718DD"/>
    <w:rsid w:val="0077231A"/>
    <w:rsid w:val="0077245F"/>
    <w:rsid w:val="00772BB8"/>
    <w:rsid w:val="00775116"/>
    <w:rsid w:val="00777682"/>
    <w:rsid w:val="007807CD"/>
    <w:rsid w:val="0078516E"/>
    <w:rsid w:val="00786471"/>
    <w:rsid w:val="00792342"/>
    <w:rsid w:val="00792C49"/>
    <w:rsid w:val="00793B71"/>
    <w:rsid w:val="007962CE"/>
    <w:rsid w:val="007977A8"/>
    <w:rsid w:val="007977EB"/>
    <w:rsid w:val="00797C1D"/>
    <w:rsid w:val="00797EA2"/>
    <w:rsid w:val="007A4797"/>
    <w:rsid w:val="007A4B4D"/>
    <w:rsid w:val="007A4F16"/>
    <w:rsid w:val="007B1B63"/>
    <w:rsid w:val="007B1FF2"/>
    <w:rsid w:val="007B27A3"/>
    <w:rsid w:val="007B512A"/>
    <w:rsid w:val="007B68D9"/>
    <w:rsid w:val="007B6C98"/>
    <w:rsid w:val="007B6F53"/>
    <w:rsid w:val="007C1DBF"/>
    <w:rsid w:val="007C2097"/>
    <w:rsid w:val="007C2350"/>
    <w:rsid w:val="007C467C"/>
    <w:rsid w:val="007C5CA4"/>
    <w:rsid w:val="007C74B8"/>
    <w:rsid w:val="007C77C2"/>
    <w:rsid w:val="007D4A76"/>
    <w:rsid w:val="007D617D"/>
    <w:rsid w:val="007D6A07"/>
    <w:rsid w:val="007E000C"/>
    <w:rsid w:val="007E06AB"/>
    <w:rsid w:val="007E23C4"/>
    <w:rsid w:val="007E3CCB"/>
    <w:rsid w:val="007E5D59"/>
    <w:rsid w:val="007E5EA3"/>
    <w:rsid w:val="007E7572"/>
    <w:rsid w:val="007E7A2E"/>
    <w:rsid w:val="007F048D"/>
    <w:rsid w:val="007F4F6E"/>
    <w:rsid w:val="007F7259"/>
    <w:rsid w:val="0080054E"/>
    <w:rsid w:val="00802A78"/>
    <w:rsid w:val="008033F6"/>
    <w:rsid w:val="008040A8"/>
    <w:rsid w:val="0080417A"/>
    <w:rsid w:val="008041D8"/>
    <w:rsid w:val="00804C24"/>
    <w:rsid w:val="0080525A"/>
    <w:rsid w:val="008054E0"/>
    <w:rsid w:val="008059B1"/>
    <w:rsid w:val="008059DA"/>
    <w:rsid w:val="00807826"/>
    <w:rsid w:val="00807E2F"/>
    <w:rsid w:val="00810818"/>
    <w:rsid w:val="008123A9"/>
    <w:rsid w:val="0081271B"/>
    <w:rsid w:val="0081342A"/>
    <w:rsid w:val="0081464A"/>
    <w:rsid w:val="00816118"/>
    <w:rsid w:val="0081738C"/>
    <w:rsid w:val="0082034E"/>
    <w:rsid w:val="00822EDC"/>
    <w:rsid w:val="00823492"/>
    <w:rsid w:val="008237D1"/>
    <w:rsid w:val="00825C38"/>
    <w:rsid w:val="00825FD1"/>
    <w:rsid w:val="008279FA"/>
    <w:rsid w:val="00832074"/>
    <w:rsid w:val="00833103"/>
    <w:rsid w:val="008339C4"/>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6597E"/>
    <w:rsid w:val="00870E73"/>
    <w:rsid w:val="00870EE7"/>
    <w:rsid w:val="00871E72"/>
    <w:rsid w:val="0087258F"/>
    <w:rsid w:val="0087551F"/>
    <w:rsid w:val="00875520"/>
    <w:rsid w:val="008769DE"/>
    <w:rsid w:val="0088133F"/>
    <w:rsid w:val="008819D8"/>
    <w:rsid w:val="00882266"/>
    <w:rsid w:val="00882577"/>
    <w:rsid w:val="00883B19"/>
    <w:rsid w:val="00883BEB"/>
    <w:rsid w:val="0088516F"/>
    <w:rsid w:val="008863B9"/>
    <w:rsid w:val="0089194F"/>
    <w:rsid w:val="008949BA"/>
    <w:rsid w:val="008954CC"/>
    <w:rsid w:val="00895698"/>
    <w:rsid w:val="00896496"/>
    <w:rsid w:val="00897E89"/>
    <w:rsid w:val="008A1071"/>
    <w:rsid w:val="008A1E33"/>
    <w:rsid w:val="008A2731"/>
    <w:rsid w:val="008A3422"/>
    <w:rsid w:val="008A3A72"/>
    <w:rsid w:val="008A3C07"/>
    <w:rsid w:val="008A42C7"/>
    <w:rsid w:val="008A45A6"/>
    <w:rsid w:val="008A6C1D"/>
    <w:rsid w:val="008A6EF2"/>
    <w:rsid w:val="008A78E0"/>
    <w:rsid w:val="008A7F57"/>
    <w:rsid w:val="008B0717"/>
    <w:rsid w:val="008B1257"/>
    <w:rsid w:val="008B1551"/>
    <w:rsid w:val="008B16C7"/>
    <w:rsid w:val="008B304B"/>
    <w:rsid w:val="008B32D9"/>
    <w:rsid w:val="008B4100"/>
    <w:rsid w:val="008B4E53"/>
    <w:rsid w:val="008C0742"/>
    <w:rsid w:val="008C39E5"/>
    <w:rsid w:val="008C4138"/>
    <w:rsid w:val="008C60A0"/>
    <w:rsid w:val="008C61B1"/>
    <w:rsid w:val="008C6E3E"/>
    <w:rsid w:val="008C7E9F"/>
    <w:rsid w:val="008D1DBA"/>
    <w:rsid w:val="008D2EB4"/>
    <w:rsid w:val="008D3AB6"/>
    <w:rsid w:val="008D59E9"/>
    <w:rsid w:val="008D5B2E"/>
    <w:rsid w:val="008D5B8C"/>
    <w:rsid w:val="008D6320"/>
    <w:rsid w:val="008E22E1"/>
    <w:rsid w:val="008E577D"/>
    <w:rsid w:val="008E7C8A"/>
    <w:rsid w:val="008F1B23"/>
    <w:rsid w:val="008F2291"/>
    <w:rsid w:val="008F314E"/>
    <w:rsid w:val="008F3789"/>
    <w:rsid w:val="008F597D"/>
    <w:rsid w:val="008F686C"/>
    <w:rsid w:val="008F73B0"/>
    <w:rsid w:val="008F7EB1"/>
    <w:rsid w:val="009019CD"/>
    <w:rsid w:val="00903B9C"/>
    <w:rsid w:val="0091005C"/>
    <w:rsid w:val="00910073"/>
    <w:rsid w:val="00912DB5"/>
    <w:rsid w:val="009140BE"/>
    <w:rsid w:val="009145B8"/>
    <w:rsid w:val="009148A9"/>
    <w:rsid w:val="009148DE"/>
    <w:rsid w:val="00914C7E"/>
    <w:rsid w:val="00914DC6"/>
    <w:rsid w:val="00915813"/>
    <w:rsid w:val="009172AC"/>
    <w:rsid w:val="00917DB0"/>
    <w:rsid w:val="00920111"/>
    <w:rsid w:val="00925D94"/>
    <w:rsid w:val="00926278"/>
    <w:rsid w:val="00926513"/>
    <w:rsid w:val="00932144"/>
    <w:rsid w:val="00932ADC"/>
    <w:rsid w:val="00934D0D"/>
    <w:rsid w:val="00934D97"/>
    <w:rsid w:val="00935E88"/>
    <w:rsid w:val="009404CC"/>
    <w:rsid w:val="00940E25"/>
    <w:rsid w:val="00941E30"/>
    <w:rsid w:val="0094572D"/>
    <w:rsid w:val="00946607"/>
    <w:rsid w:val="0095209D"/>
    <w:rsid w:val="00952492"/>
    <w:rsid w:val="00955CDE"/>
    <w:rsid w:val="00955DE4"/>
    <w:rsid w:val="00955F29"/>
    <w:rsid w:val="00960E05"/>
    <w:rsid w:val="00961E6D"/>
    <w:rsid w:val="00963528"/>
    <w:rsid w:val="00964702"/>
    <w:rsid w:val="00965CFE"/>
    <w:rsid w:val="00967619"/>
    <w:rsid w:val="00967C74"/>
    <w:rsid w:val="00971262"/>
    <w:rsid w:val="0097136B"/>
    <w:rsid w:val="00972A0D"/>
    <w:rsid w:val="00972CD8"/>
    <w:rsid w:val="00972E4D"/>
    <w:rsid w:val="00973DB0"/>
    <w:rsid w:val="009744C1"/>
    <w:rsid w:val="0097520B"/>
    <w:rsid w:val="009769D5"/>
    <w:rsid w:val="009777D9"/>
    <w:rsid w:val="009801A3"/>
    <w:rsid w:val="00980B3C"/>
    <w:rsid w:val="009814DF"/>
    <w:rsid w:val="00981895"/>
    <w:rsid w:val="009822B3"/>
    <w:rsid w:val="00983036"/>
    <w:rsid w:val="00987D05"/>
    <w:rsid w:val="009918B4"/>
    <w:rsid w:val="00991B88"/>
    <w:rsid w:val="00992D22"/>
    <w:rsid w:val="00993120"/>
    <w:rsid w:val="00995835"/>
    <w:rsid w:val="00996B12"/>
    <w:rsid w:val="00996F98"/>
    <w:rsid w:val="009976D8"/>
    <w:rsid w:val="009A2A0E"/>
    <w:rsid w:val="009A2EF3"/>
    <w:rsid w:val="009A5753"/>
    <w:rsid w:val="009A579D"/>
    <w:rsid w:val="009B0875"/>
    <w:rsid w:val="009B0DE6"/>
    <w:rsid w:val="009B11D4"/>
    <w:rsid w:val="009B5A4C"/>
    <w:rsid w:val="009B5B89"/>
    <w:rsid w:val="009B6F8F"/>
    <w:rsid w:val="009C2121"/>
    <w:rsid w:val="009C27F2"/>
    <w:rsid w:val="009C5D77"/>
    <w:rsid w:val="009D2C40"/>
    <w:rsid w:val="009D2F80"/>
    <w:rsid w:val="009D34AA"/>
    <w:rsid w:val="009D3E43"/>
    <w:rsid w:val="009D608E"/>
    <w:rsid w:val="009D7042"/>
    <w:rsid w:val="009D7B22"/>
    <w:rsid w:val="009E12CD"/>
    <w:rsid w:val="009E3297"/>
    <w:rsid w:val="009E43D6"/>
    <w:rsid w:val="009E5295"/>
    <w:rsid w:val="009F354B"/>
    <w:rsid w:val="009F734F"/>
    <w:rsid w:val="009F74B4"/>
    <w:rsid w:val="00A00743"/>
    <w:rsid w:val="00A01A27"/>
    <w:rsid w:val="00A01FA7"/>
    <w:rsid w:val="00A02A65"/>
    <w:rsid w:val="00A04800"/>
    <w:rsid w:val="00A0498F"/>
    <w:rsid w:val="00A06F6F"/>
    <w:rsid w:val="00A0730C"/>
    <w:rsid w:val="00A10235"/>
    <w:rsid w:val="00A11536"/>
    <w:rsid w:val="00A11EBE"/>
    <w:rsid w:val="00A1221D"/>
    <w:rsid w:val="00A12BBC"/>
    <w:rsid w:val="00A13529"/>
    <w:rsid w:val="00A1354A"/>
    <w:rsid w:val="00A136C0"/>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2E8F"/>
    <w:rsid w:val="00A4434B"/>
    <w:rsid w:val="00A47E70"/>
    <w:rsid w:val="00A50CF0"/>
    <w:rsid w:val="00A51B1A"/>
    <w:rsid w:val="00A52FCE"/>
    <w:rsid w:val="00A5320E"/>
    <w:rsid w:val="00A53216"/>
    <w:rsid w:val="00A57B18"/>
    <w:rsid w:val="00A57BB6"/>
    <w:rsid w:val="00A6108A"/>
    <w:rsid w:val="00A617FF"/>
    <w:rsid w:val="00A61B4B"/>
    <w:rsid w:val="00A61BFD"/>
    <w:rsid w:val="00A623A3"/>
    <w:rsid w:val="00A63915"/>
    <w:rsid w:val="00A63C50"/>
    <w:rsid w:val="00A64504"/>
    <w:rsid w:val="00A70874"/>
    <w:rsid w:val="00A72769"/>
    <w:rsid w:val="00A7423A"/>
    <w:rsid w:val="00A762F5"/>
    <w:rsid w:val="00A7634F"/>
    <w:rsid w:val="00A7671C"/>
    <w:rsid w:val="00A83A72"/>
    <w:rsid w:val="00A83E36"/>
    <w:rsid w:val="00A85050"/>
    <w:rsid w:val="00A858D1"/>
    <w:rsid w:val="00A85ED3"/>
    <w:rsid w:val="00A9304D"/>
    <w:rsid w:val="00A94C1B"/>
    <w:rsid w:val="00A97523"/>
    <w:rsid w:val="00AA06DF"/>
    <w:rsid w:val="00AA2C26"/>
    <w:rsid w:val="00AA2CBC"/>
    <w:rsid w:val="00AA6F05"/>
    <w:rsid w:val="00AA7BD4"/>
    <w:rsid w:val="00AB0E48"/>
    <w:rsid w:val="00AB14A3"/>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113"/>
    <w:rsid w:val="00AD5AE6"/>
    <w:rsid w:val="00AD5D96"/>
    <w:rsid w:val="00AD61E0"/>
    <w:rsid w:val="00AD6963"/>
    <w:rsid w:val="00AD6F8E"/>
    <w:rsid w:val="00AD7604"/>
    <w:rsid w:val="00AE083D"/>
    <w:rsid w:val="00AE162E"/>
    <w:rsid w:val="00AE3531"/>
    <w:rsid w:val="00AE3A08"/>
    <w:rsid w:val="00AE3AD3"/>
    <w:rsid w:val="00AE4BB2"/>
    <w:rsid w:val="00AE51D2"/>
    <w:rsid w:val="00AE54C2"/>
    <w:rsid w:val="00AE69B6"/>
    <w:rsid w:val="00AE76AA"/>
    <w:rsid w:val="00AF2954"/>
    <w:rsid w:val="00AF2E38"/>
    <w:rsid w:val="00AF528D"/>
    <w:rsid w:val="00AF6406"/>
    <w:rsid w:val="00AF6B22"/>
    <w:rsid w:val="00AF77F4"/>
    <w:rsid w:val="00B00D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0F5F"/>
    <w:rsid w:val="00B31A79"/>
    <w:rsid w:val="00B3233E"/>
    <w:rsid w:val="00B348A1"/>
    <w:rsid w:val="00B35E1A"/>
    <w:rsid w:val="00B35F20"/>
    <w:rsid w:val="00B4218A"/>
    <w:rsid w:val="00B42878"/>
    <w:rsid w:val="00B43147"/>
    <w:rsid w:val="00B43149"/>
    <w:rsid w:val="00B45A85"/>
    <w:rsid w:val="00B52C49"/>
    <w:rsid w:val="00B5548F"/>
    <w:rsid w:val="00B61A70"/>
    <w:rsid w:val="00B62EEC"/>
    <w:rsid w:val="00B640E9"/>
    <w:rsid w:val="00B6478F"/>
    <w:rsid w:val="00B67B97"/>
    <w:rsid w:val="00B71568"/>
    <w:rsid w:val="00B7187B"/>
    <w:rsid w:val="00B71A25"/>
    <w:rsid w:val="00B72072"/>
    <w:rsid w:val="00B74446"/>
    <w:rsid w:val="00B766D2"/>
    <w:rsid w:val="00B76772"/>
    <w:rsid w:val="00B76ECA"/>
    <w:rsid w:val="00B7798C"/>
    <w:rsid w:val="00B808E1"/>
    <w:rsid w:val="00B82DDE"/>
    <w:rsid w:val="00B8725F"/>
    <w:rsid w:val="00B91676"/>
    <w:rsid w:val="00B92DD3"/>
    <w:rsid w:val="00B9568A"/>
    <w:rsid w:val="00B96031"/>
    <w:rsid w:val="00B964A2"/>
    <w:rsid w:val="00B968C8"/>
    <w:rsid w:val="00BA07F1"/>
    <w:rsid w:val="00BA227E"/>
    <w:rsid w:val="00BA2AD7"/>
    <w:rsid w:val="00BA3EC5"/>
    <w:rsid w:val="00BA51D9"/>
    <w:rsid w:val="00BA67A4"/>
    <w:rsid w:val="00BA7463"/>
    <w:rsid w:val="00BB1BE3"/>
    <w:rsid w:val="00BB2DC3"/>
    <w:rsid w:val="00BB589F"/>
    <w:rsid w:val="00BB5D8F"/>
    <w:rsid w:val="00BB5DFC"/>
    <w:rsid w:val="00BB6237"/>
    <w:rsid w:val="00BC4BD1"/>
    <w:rsid w:val="00BC51E7"/>
    <w:rsid w:val="00BC571E"/>
    <w:rsid w:val="00BC7162"/>
    <w:rsid w:val="00BD23E4"/>
    <w:rsid w:val="00BD279D"/>
    <w:rsid w:val="00BD3BC8"/>
    <w:rsid w:val="00BD5980"/>
    <w:rsid w:val="00BD6BB8"/>
    <w:rsid w:val="00BD6CFE"/>
    <w:rsid w:val="00BE0C9C"/>
    <w:rsid w:val="00BE107C"/>
    <w:rsid w:val="00BE1197"/>
    <w:rsid w:val="00BE224A"/>
    <w:rsid w:val="00BE4451"/>
    <w:rsid w:val="00BE7787"/>
    <w:rsid w:val="00BF0FEF"/>
    <w:rsid w:val="00BF131E"/>
    <w:rsid w:val="00BF7C4F"/>
    <w:rsid w:val="00C00DCC"/>
    <w:rsid w:val="00C015D0"/>
    <w:rsid w:val="00C0303C"/>
    <w:rsid w:val="00C04B23"/>
    <w:rsid w:val="00C04EF4"/>
    <w:rsid w:val="00C074C9"/>
    <w:rsid w:val="00C105ED"/>
    <w:rsid w:val="00C10844"/>
    <w:rsid w:val="00C11F76"/>
    <w:rsid w:val="00C13832"/>
    <w:rsid w:val="00C165B6"/>
    <w:rsid w:val="00C16DF8"/>
    <w:rsid w:val="00C200EB"/>
    <w:rsid w:val="00C20275"/>
    <w:rsid w:val="00C206D1"/>
    <w:rsid w:val="00C21F70"/>
    <w:rsid w:val="00C22DA5"/>
    <w:rsid w:val="00C25F98"/>
    <w:rsid w:val="00C26462"/>
    <w:rsid w:val="00C26D8E"/>
    <w:rsid w:val="00C31ED3"/>
    <w:rsid w:val="00C32E53"/>
    <w:rsid w:val="00C3443B"/>
    <w:rsid w:val="00C357A0"/>
    <w:rsid w:val="00C37584"/>
    <w:rsid w:val="00C376B7"/>
    <w:rsid w:val="00C4153D"/>
    <w:rsid w:val="00C425D3"/>
    <w:rsid w:val="00C43114"/>
    <w:rsid w:val="00C4379A"/>
    <w:rsid w:val="00C44D62"/>
    <w:rsid w:val="00C4530E"/>
    <w:rsid w:val="00C508BF"/>
    <w:rsid w:val="00C517AA"/>
    <w:rsid w:val="00C51D3A"/>
    <w:rsid w:val="00C52178"/>
    <w:rsid w:val="00C5338E"/>
    <w:rsid w:val="00C53B2D"/>
    <w:rsid w:val="00C54881"/>
    <w:rsid w:val="00C54E75"/>
    <w:rsid w:val="00C556FE"/>
    <w:rsid w:val="00C55731"/>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7D7"/>
    <w:rsid w:val="00C81C87"/>
    <w:rsid w:val="00C82B79"/>
    <w:rsid w:val="00C83E94"/>
    <w:rsid w:val="00C84C90"/>
    <w:rsid w:val="00C85164"/>
    <w:rsid w:val="00C85F01"/>
    <w:rsid w:val="00C8788E"/>
    <w:rsid w:val="00C900C7"/>
    <w:rsid w:val="00C90D07"/>
    <w:rsid w:val="00C913B5"/>
    <w:rsid w:val="00C9174D"/>
    <w:rsid w:val="00C9462E"/>
    <w:rsid w:val="00C946D1"/>
    <w:rsid w:val="00C94B65"/>
    <w:rsid w:val="00C94DD9"/>
    <w:rsid w:val="00C95985"/>
    <w:rsid w:val="00CA06AC"/>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C6C22"/>
    <w:rsid w:val="00CC758E"/>
    <w:rsid w:val="00CC7D06"/>
    <w:rsid w:val="00CD003F"/>
    <w:rsid w:val="00CD10D2"/>
    <w:rsid w:val="00CD1B80"/>
    <w:rsid w:val="00CD2FFE"/>
    <w:rsid w:val="00CD3E52"/>
    <w:rsid w:val="00CD45E5"/>
    <w:rsid w:val="00CD6F2E"/>
    <w:rsid w:val="00CE0658"/>
    <w:rsid w:val="00CE3CC6"/>
    <w:rsid w:val="00CE46C7"/>
    <w:rsid w:val="00CF0CCD"/>
    <w:rsid w:val="00CF1039"/>
    <w:rsid w:val="00CF46AA"/>
    <w:rsid w:val="00CF4788"/>
    <w:rsid w:val="00CF5227"/>
    <w:rsid w:val="00D01872"/>
    <w:rsid w:val="00D01AE5"/>
    <w:rsid w:val="00D01E4E"/>
    <w:rsid w:val="00D03F9A"/>
    <w:rsid w:val="00D06D51"/>
    <w:rsid w:val="00D1157F"/>
    <w:rsid w:val="00D11DF2"/>
    <w:rsid w:val="00D1308E"/>
    <w:rsid w:val="00D15963"/>
    <w:rsid w:val="00D20B82"/>
    <w:rsid w:val="00D21555"/>
    <w:rsid w:val="00D22275"/>
    <w:rsid w:val="00D22847"/>
    <w:rsid w:val="00D2442C"/>
    <w:rsid w:val="00D2451D"/>
    <w:rsid w:val="00D24991"/>
    <w:rsid w:val="00D31EE3"/>
    <w:rsid w:val="00D33D15"/>
    <w:rsid w:val="00D36A84"/>
    <w:rsid w:val="00D373DC"/>
    <w:rsid w:val="00D37954"/>
    <w:rsid w:val="00D37A78"/>
    <w:rsid w:val="00D4007A"/>
    <w:rsid w:val="00D401C2"/>
    <w:rsid w:val="00D40925"/>
    <w:rsid w:val="00D448BE"/>
    <w:rsid w:val="00D47221"/>
    <w:rsid w:val="00D47E62"/>
    <w:rsid w:val="00D50255"/>
    <w:rsid w:val="00D52A31"/>
    <w:rsid w:val="00D5430A"/>
    <w:rsid w:val="00D55AD7"/>
    <w:rsid w:val="00D55BA7"/>
    <w:rsid w:val="00D56361"/>
    <w:rsid w:val="00D5654A"/>
    <w:rsid w:val="00D60FFB"/>
    <w:rsid w:val="00D61122"/>
    <w:rsid w:val="00D630BA"/>
    <w:rsid w:val="00D64311"/>
    <w:rsid w:val="00D664A3"/>
    <w:rsid w:val="00D66520"/>
    <w:rsid w:val="00D7065A"/>
    <w:rsid w:val="00D71993"/>
    <w:rsid w:val="00D73212"/>
    <w:rsid w:val="00D73D9E"/>
    <w:rsid w:val="00D75886"/>
    <w:rsid w:val="00D76966"/>
    <w:rsid w:val="00D82763"/>
    <w:rsid w:val="00D844E4"/>
    <w:rsid w:val="00D84728"/>
    <w:rsid w:val="00D84CC4"/>
    <w:rsid w:val="00D85297"/>
    <w:rsid w:val="00D85A33"/>
    <w:rsid w:val="00D8619C"/>
    <w:rsid w:val="00D86251"/>
    <w:rsid w:val="00D86BE2"/>
    <w:rsid w:val="00D87B5B"/>
    <w:rsid w:val="00D930A2"/>
    <w:rsid w:val="00D94C93"/>
    <w:rsid w:val="00D94E61"/>
    <w:rsid w:val="00D95BD4"/>
    <w:rsid w:val="00D96FD0"/>
    <w:rsid w:val="00D97642"/>
    <w:rsid w:val="00DA2DFA"/>
    <w:rsid w:val="00DA3D23"/>
    <w:rsid w:val="00DA43DE"/>
    <w:rsid w:val="00DA4BAF"/>
    <w:rsid w:val="00DA776A"/>
    <w:rsid w:val="00DB0986"/>
    <w:rsid w:val="00DB49E0"/>
    <w:rsid w:val="00DB6F8C"/>
    <w:rsid w:val="00DB7052"/>
    <w:rsid w:val="00DB7CE0"/>
    <w:rsid w:val="00DC16A3"/>
    <w:rsid w:val="00DC1A5C"/>
    <w:rsid w:val="00DC361E"/>
    <w:rsid w:val="00DC4156"/>
    <w:rsid w:val="00DC4215"/>
    <w:rsid w:val="00DC455D"/>
    <w:rsid w:val="00DC4AA8"/>
    <w:rsid w:val="00DD01DD"/>
    <w:rsid w:val="00DD06DB"/>
    <w:rsid w:val="00DD2676"/>
    <w:rsid w:val="00DD3DF0"/>
    <w:rsid w:val="00DE3182"/>
    <w:rsid w:val="00DE34CF"/>
    <w:rsid w:val="00DE40DC"/>
    <w:rsid w:val="00DE4AF9"/>
    <w:rsid w:val="00DE4C41"/>
    <w:rsid w:val="00DE513C"/>
    <w:rsid w:val="00DE628D"/>
    <w:rsid w:val="00DE715A"/>
    <w:rsid w:val="00DE78BC"/>
    <w:rsid w:val="00DE7F72"/>
    <w:rsid w:val="00DF2D62"/>
    <w:rsid w:val="00DF2EA0"/>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7818"/>
    <w:rsid w:val="00E10B93"/>
    <w:rsid w:val="00E13F3D"/>
    <w:rsid w:val="00E13F52"/>
    <w:rsid w:val="00E155C2"/>
    <w:rsid w:val="00E20AD7"/>
    <w:rsid w:val="00E20B30"/>
    <w:rsid w:val="00E21BFE"/>
    <w:rsid w:val="00E239B0"/>
    <w:rsid w:val="00E23BD3"/>
    <w:rsid w:val="00E23E23"/>
    <w:rsid w:val="00E248A3"/>
    <w:rsid w:val="00E24987"/>
    <w:rsid w:val="00E24AF8"/>
    <w:rsid w:val="00E306C7"/>
    <w:rsid w:val="00E34122"/>
    <w:rsid w:val="00E34898"/>
    <w:rsid w:val="00E36402"/>
    <w:rsid w:val="00E37249"/>
    <w:rsid w:val="00E37600"/>
    <w:rsid w:val="00E37B0B"/>
    <w:rsid w:val="00E402A1"/>
    <w:rsid w:val="00E411F9"/>
    <w:rsid w:val="00E4145C"/>
    <w:rsid w:val="00E422CE"/>
    <w:rsid w:val="00E42B9B"/>
    <w:rsid w:val="00E43E01"/>
    <w:rsid w:val="00E44DE2"/>
    <w:rsid w:val="00E4673E"/>
    <w:rsid w:val="00E4747D"/>
    <w:rsid w:val="00E47732"/>
    <w:rsid w:val="00E50C16"/>
    <w:rsid w:val="00E52410"/>
    <w:rsid w:val="00E536FD"/>
    <w:rsid w:val="00E556A2"/>
    <w:rsid w:val="00E604C3"/>
    <w:rsid w:val="00E6146E"/>
    <w:rsid w:val="00E6159E"/>
    <w:rsid w:val="00E61AC6"/>
    <w:rsid w:val="00E661DE"/>
    <w:rsid w:val="00E6780A"/>
    <w:rsid w:val="00E67AFD"/>
    <w:rsid w:val="00E70731"/>
    <w:rsid w:val="00E72940"/>
    <w:rsid w:val="00E72958"/>
    <w:rsid w:val="00E75650"/>
    <w:rsid w:val="00E7678C"/>
    <w:rsid w:val="00E80982"/>
    <w:rsid w:val="00E80C52"/>
    <w:rsid w:val="00E831C4"/>
    <w:rsid w:val="00E83442"/>
    <w:rsid w:val="00E83649"/>
    <w:rsid w:val="00E904BA"/>
    <w:rsid w:val="00E92EFD"/>
    <w:rsid w:val="00E93321"/>
    <w:rsid w:val="00E93E7B"/>
    <w:rsid w:val="00E966FA"/>
    <w:rsid w:val="00EA0174"/>
    <w:rsid w:val="00EA0242"/>
    <w:rsid w:val="00EA0416"/>
    <w:rsid w:val="00EA2410"/>
    <w:rsid w:val="00EA2F5C"/>
    <w:rsid w:val="00EA356F"/>
    <w:rsid w:val="00EA4941"/>
    <w:rsid w:val="00EB0511"/>
    <w:rsid w:val="00EB09B7"/>
    <w:rsid w:val="00EB0F05"/>
    <w:rsid w:val="00EB1420"/>
    <w:rsid w:val="00EB2B47"/>
    <w:rsid w:val="00EB39B2"/>
    <w:rsid w:val="00EB48B1"/>
    <w:rsid w:val="00EB5F69"/>
    <w:rsid w:val="00EB6C50"/>
    <w:rsid w:val="00EB6F80"/>
    <w:rsid w:val="00EB7C23"/>
    <w:rsid w:val="00EB7DDF"/>
    <w:rsid w:val="00EC05FF"/>
    <w:rsid w:val="00EC226E"/>
    <w:rsid w:val="00EC308C"/>
    <w:rsid w:val="00EC4B69"/>
    <w:rsid w:val="00EC60F5"/>
    <w:rsid w:val="00EC6413"/>
    <w:rsid w:val="00EC66E4"/>
    <w:rsid w:val="00EC67F3"/>
    <w:rsid w:val="00EC7937"/>
    <w:rsid w:val="00EC7CBA"/>
    <w:rsid w:val="00ED025E"/>
    <w:rsid w:val="00ED3C2B"/>
    <w:rsid w:val="00ED649F"/>
    <w:rsid w:val="00ED7559"/>
    <w:rsid w:val="00EE194E"/>
    <w:rsid w:val="00EE2EB6"/>
    <w:rsid w:val="00EE572E"/>
    <w:rsid w:val="00EE7D7C"/>
    <w:rsid w:val="00EF0818"/>
    <w:rsid w:val="00EF23BA"/>
    <w:rsid w:val="00EF3E37"/>
    <w:rsid w:val="00EF54DD"/>
    <w:rsid w:val="00EF628B"/>
    <w:rsid w:val="00EF7A15"/>
    <w:rsid w:val="00F05ACE"/>
    <w:rsid w:val="00F05CE5"/>
    <w:rsid w:val="00F077FD"/>
    <w:rsid w:val="00F105E9"/>
    <w:rsid w:val="00F1189C"/>
    <w:rsid w:val="00F1215E"/>
    <w:rsid w:val="00F148ED"/>
    <w:rsid w:val="00F1596D"/>
    <w:rsid w:val="00F15A21"/>
    <w:rsid w:val="00F16636"/>
    <w:rsid w:val="00F17550"/>
    <w:rsid w:val="00F17B18"/>
    <w:rsid w:val="00F2040A"/>
    <w:rsid w:val="00F214FF"/>
    <w:rsid w:val="00F230A3"/>
    <w:rsid w:val="00F25D98"/>
    <w:rsid w:val="00F27FCC"/>
    <w:rsid w:val="00F300FB"/>
    <w:rsid w:val="00F3107A"/>
    <w:rsid w:val="00F31F67"/>
    <w:rsid w:val="00F328C1"/>
    <w:rsid w:val="00F333CC"/>
    <w:rsid w:val="00F33EF9"/>
    <w:rsid w:val="00F35021"/>
    <w:rsid w:val="00F36B69"/>
    <w:rsid w:val="00F377D5"/>
    <w:rsid w:val="00F42D05"/>
    <w:rsid w:val="00F433FB"/>
    <w:rsid w:val="00F43B54"/>
    <w:rsid w:val="00F479EF"/>
    <w:rsid w:val="00F50394"/>
    <w:rsid w:val="00F5086D"/>
    <w:rsid w:val="00F53DE2"/>
    <w:rsid w:val="00F5446A"/>
    <w:rsid w:val="00F55018"/>
    <w:rsid w:val="00F555D9"/>
    <w:rsid w:val="00F55DA1"/>
    <w:rsid w:val="00F56130"/>
    <w:rsid w:val="00F56DC5"/>
    <w:rsid w:val="00F57E75"/>
    <w:rsid w:val="00F62458"/>
    <w:rsid w:val="00F63003"/>
    <w:rsid w:val="00F65D6B"/>
    <w:rsid w:val="00F718C5"/>
    <w:rsid w:val="00F7225C"/>
    <w:rsid w:val="00F74907"/>
    <w:rsid w:val="00F763A7"/>
    <w:rsid w:val="00F77532"/>
    <w:rsid w:val="00F77ED7"/>
    <w:rsid w:val="00F811E4"/>
    <w:rsid w:val="00F8233A"/>
    <w:rsid w:val="00F82DCB"/>
    <w:rsid w:val="00F84320"/>
    <w:rsid w:val="00F84972"/>
    <w:rsid w:val="00F86A2B"/>
    <w:rsid w:val="00F871B6"/>
    <w:rsid w:val="00F877BE"/>
    <w:rsid w:val="00F92DE9"/>
    <w:rsid w:val="00F93591"/>
    <w:rsid w:val="00F94B4E"/>
    <w:rsid w:val="00FA0EDC"/>
    <w:rsid w:val="00FA0F73"/>
    <w:rsid w:val="00FA12FA"/>
    <w:rsid w:val="00FA43AB"/>
    <w:rsid w:val="00FA57E5"/>
    <w:rsid w:val="00FB0441"/>
    <w:rsid w:val="00FB1C36"/>
    <w:rsid w:val="00FB234C"/>
    <w:rsid w:val="00FB3888"/>
    <w:rsid w:val="00FB6386"/>
    <w:rsid w:val="00FB64CA"/>
    <w:rsid w:val="00FC133D"/>
    <w:rsid w:val="00FC14A3"/>
    <w:rsid w:val="00FC26F4"/>
    <w:rsid w:val="00FC3D83"/>
    <w:rsid w:val="00FC3F7D"/>
    <w:rsid w:val="00FC76CF"/>
    <w:rsid w:val="00FC7E28"/>
    <w:rsid w:val="00FD0A39"/>
    <w:rsid w:val="00FD19EF"/>
    <w:rsid w:val="00FD5500"/>
    <w:rsid w:val="00FE1725"/>
    <w:rsid w:val="00FE274A"/>
    <w:rsid w:val="00FE281C"/>
    <w:rsid w:val="00FE3059"/>
    <w:rsid w:val="00FE3AAC"/>
    <w:rsid w:val="00FE47E8"/>
    <w:rsid w:val="00FE6706"/>
    <w:rsid w:val="00FF0469"/>
    <w:rsid w:val="00FF36EB"/>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6EFCE41"/>
    <w:rsid w:val="175623E3"/>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BBB0131"/>
    <w:rsid w:val="3C126E47"/>
    <w:rsid w:val="3E6DB172"/>
    <w:rsid w:val="3F6FA414"/>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7FB37CB"/>
    <w:rsid w:val="5867F32C"/>
    <w:rsid w:val="59055218"/>
    <w:rsid w:val="59935371"/>
    <w:rsid w:val="5A39D209"/>
    <w:rsid w:val="5A7A7DEB"/>
    <w:rsid w:val="5B4BF964"/>
    <w:rsid w:val="5BFBF7C2"/>
    <w:rsid w:val="5C2BB803"/>
    <w:rsid w:val="5C44E060"/>
    <w:rsid w:val="5D0B4EBF"/>
    <w:rsid w:val="5DE0B0C1"/>
    <w:rsid w:val="5DFBC5ED"/>
    <w:rsid w:val="5EDF4180"/>
    <w:rsid w:val="5F6358C5"/>
    <w:rsid w:val="5F7C8122"/>
    <w:rsid w:val="5FF03B00"/>
    <w:rsid w:val="5FF9F986"/>
    <w:rsid w:val="60E9BF6F"/>
    <w:rsid w:val="60EA48F0"/>
    <w:rsid w:val="61185183"/>
    <w:rsid w:val="63319A48"/>
    <w:rsid w:val="671967D4"/>
    <w:rsid w:val="675900F3"/>
    <w:rsid w:val="67EF7D9F"/>
    <w:rsid w:val="6853157F"/>
    <w:rsid w:val="68F4D154"/>
    <w:rsid w:val="69236368"/>
    <w:rsid w:val="69A94153"/>
    <w:rsid w:val="69E4D5A1"/>
    <w:rsid w:val="6A69C7FD"/>
    <w:rsid w:val="6A90A1B5"/>
    <w:rsid w:val="6B80A602"/>
    <w:rsid w:val="6C0F593D"/>
    <w:rsid w:val="6DBBEDD5"/>
    <w:rsid w:val="6EC9819B"/>
    <w:rsid w:val="6F46F9FF"/>
    <w:rsid w:val="6F481E57"/>
    <w:rsid w:val="6F4909A7"/>
    <w:rsid w:val="6F6412D8"/>
    <w:rsid w:val="6F6A274D"/>
    <w:rsid w:val="6FC770EF"/>
    <w:rsid w:val="706D3F82"/>
    <w:rsid w:val="719F9C21"/>
    <w:rsid w:val="738BB7E7"/>
    <w:rsid w:val="73C7B6B8"/>
    <w:rsid w:val="7786E3B2"/>
    <w:rsid w:val="78E43CF0"/>
    <w:rsid w:val="78F1035E"/>
    <w:rsid w:val="795A35F8"/>
    <w:rsid w:val="7A4C7E41"/>
    <w:rsid w:val="7A7F4FFD"/>
    <w:rsid w:val="7A7FC651"/>
    <w:rsid w:val="7B9A728D"/>
    <w:rsid w:val="7BAFF229"/>
    <w:rsid w:val="7CDA9BE6"/>
    <w:rsid w:val="7CEECD4C"/>
    <w:rsid w:val="7D7441D6"/>
    <w:rsid w:val="7DAAA30C"/>
    <w:rsid w:val="7DFC8299"/>
    <w:rsid w:val="7E18AACA"/>
    <w:rsid w:val="7E42E8E3"/>
    <w:rsid w:val="7E64F6CC"/>
    <w:rsid w:val="7E7967B8"/>
    <w:rsid w:val="7EF39823"/>
    <w:rsid w:val="7EFD8E1D"/>
    <w:rsid w:val="7F3F4257"/>
    <w:rsid w:val="7F650B4F"/>
    <w:rsid w:val="7FDF896D"/>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F4754"/>
  <w15:docId w15:val="{2FE5C3C8-EEF8-4484-AA54-4011AAFB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lang w:val="en-GB" w:eastAsia="en-US"/>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lang w:val="en-GB" w:eastAsia="en-US"/>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eastAsia="en-US"/>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lang w:val="en-GB" w:eastAsia="en-US"/>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paragraph" w:styleId="Revision">
    <w:name w:val="Revision"/>
    <w:hidden/>
    <w:uiPriority w:val="99"/>
    <w:unhideWhenUsed/>
    <w:rsid w:val="00DA3D23"/>
    <w:rPr>
      <w:rFonts w:ascii="Times New Roman" w:hAnsi="Times New Roman"/>
      <w:sz w:val="22"/>
      <w:lang w:val="en-GB" w:eastAsia="en-US"/>
    </w:rPr>
  </w:style>
  <w:style w:type="character" w:styleId="UnresolvedMention">
    <w:name w:val="Unresolved Mention"/>
    <w:basedOn w:val="DefaultParagraphFont"/>
    <w:uiPriority w:val="99"/>
    <w:unhideWhenUsed/>
    <w:rsid w:val="005027F9"/>
    <w:rPr>
      <w:color w:val="605E5C"/>
      <w:shd w:val="clear" w:color="auto" w:fill="E1DFDD"/>
    </w:rPr>
  </w:style>
  <w:style w:type="character" w:styleId="Mention">
    <w:name w:val="Mention"/>
    <w:basedOn w:val="DefaultParagraphFont"/>
    <w:uiPriority w:val="99"/>
    <w:unhideWhenUsed/>
    <w:rsid w:val="005027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F79DD5-E878-4170-A401-A3E0EB56877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E294CE-65B4-4DC5-A293-F31510FE380A}">
  <ds:schemaRefs>
    <ds:schemaRef ds:uri="http://schemas.microsoft.com/sharepoint/v3/contenttype/forms"/>
  </ds:schemaRefs>
</ds:datastoreItem>
</file>

<file path=customXml/itemProps3.xml><?xml version="1.0" encoding="utf-8"?>
<ds:datastoreItem xmlns:ds="http://schemas.openxmlformats.org/officeDocument/2006/customXml" ds:itemID="{C8E73AFB-2C47-484E-867E-28345E6212AF}">
  <ds:schemaRefs>
    <ds:schemaRef ds:uri="http://schemas.openxmlformats.org/officeDocument/2006/bibliography"/>
  </ds:schemaRefs>
</ds:datastoreItem>
</file>

<file path=customXml/itemProps4.xml><?xml version="1.0" encoding="utf-8"?>
<ds:datastoreItem xmlns:ds="http://schemas.openxmlformats.org/officeDocument/2006/customXml" ds:itemID="{65BFD5C4-70D7-45C2-85CE-62DBAFC9A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C:\Users\edehesr\Library\Group Containers\UBF8T346G9.Office\User Content.localized\Templates.localized\3gpp_template_observation_proposal.dotx</Template>
  <TotalTime>186</TotalTime>
  <Pages>6</Pages>
  <Words>2164</Words>
  <Characters>12339</Characters>
  <Application>Microsoft Office Word</Application>
  <DocSecurity>0</DocSecurity>
  <Lines>102</Lines>
  <Paragraphs>28</Paragraphs>
  <ScaleCrop>false</ScaleCrop>
  <Company>3GPP Support Team</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261</cp:revision>
  <cp:lastPrinted>1900-01-01T19:00:00Z</cp:lastPrinted>
  <dcterms:created xsi:type="dcterms:W3CDTF">2021-12-30T10:56:00Z</dcterms:created>
  <dcterms:modified xsi:type="dcterms:W3CDTF">2024-10-07T13:00:00Z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542C32396358BA33D992FA6608F255AE_43</vt:lpwstr>
  </property>
  <property fmtid="{D5CDD505-2E9C-101B-9397-08002B2CF9AE}" pid="24" name="MediaServiceImageTags">
    <vt:lpwstr/>
  </property>
</Properties>
</file>